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76B" w:rsidRPr="005A313F" w:rsidRDefault="0013676B" w:rsidP="000260C7">
      <w:pPr>
        <w:pStyle w:val="NoSpacing"/>
        <w:rPr>
          <w:rFonts w:ascii="Times New Roman" w:hAnsi="Times New Roman"/>
        </w:rPr>
      </w:pPr>
      <w:r w:rsidRPr="005A313F">
        <w:rPr>
          <w:rFonts w:ascii="Times New Roman" w:hAnsi="Times New Roman"/>
        </w:rPr>
        <w:t xml:space="preserve">ADI-SOYADI:   </w:t>
      </w:r>
    </w:p>
    <w:p w:rsidR="0013676B" w:rsidRPr="005A313F" w:rsidRDefault="0013676B" w:rsidP="000260C7">
      <w:pPr>
        <w:pStyle w:val="NoSpacing"/>
        <w:rPr>
          <w:rFonts w:ascii="Times New Roman" w:hAnsi="Times New Roman"/>
        </w:rPr>
      </w:pPr>
      <w:r w:rsidRPr="005A313F">
        <w:rPr>
          <w:rFonts w:ascii="Times New Roman" w:hAnsi="Times New Roman"/>
        </w:rPr>
        <w:t xml:space="preserve">NO: </w:t>
      </w:r>
    </w:p>
    <w:p w:rsidR="0013676B" w:rsidRPr="005A313F" w:rsidRDefault="0013676B" w:rsidP="005A313F">
      <w:pPr>
        <w:pStyle w:val="NoSpacing"/>
        <w:rPr>
          <w:rFonts w:ascii="Times New Roman" w:hAnsi="Times New Roman"/>
          <w:b/>
        </w:rPr>
      </w:pPr>
      <w:r w:rsidRPr="005A313F">
        <w:rPr>
          <w:rFonts w:ascii="Times New Roman" w:hAnsi="Times New Roman"/>
        </w:rPr>
        <w:t>SINIFI</w:t>
      </w:r>
      <w:r w:rsidRPr="005A313F">
        <w:rPr>
          <w:rFonts w:ascii="Times New Roman" w:hAnsi="Times New Roman"/>
          <w:sz w:val="20"/>
          <w:szCs w:val="20"/>
        </w:rPr>
        <w:t xml:space="preserve">:                  </w:t>
      </w:r>
      <w:r w:rsidRPr="005A313F">
        <w:rPr>
          <w:rFonts w:ascii="Times New Roman" w:hAnsi="Times New Roman"/>
          <w:b/>
          <w:sz w:val="20"/>
          <w:szCs w:val="20"/>
        </w:rPr>
        <w:t xml:space="preserve">  2015</w:t>
      </w:r>
      <w:r w:rsidRPr="005A313F">
        <w:rPr>
          <w:rFonts w:ascii="Times New Roman" w:hAnsi="Times New Roman"/>
          <w:b/>
        </w:rPr>
        <w:t xml:space="preserve">-2016 EĞİTİM-ÖĞRETİM YILI </w:t>
      </w:r>
      <w:r>
        <w:rPr>
          <w:rFonts w:ascii="Times New Roman" w:hAnsi="Times New Roman"/>
          <w:b/>
        </w:rPr>
        <w:t>………</w:t>
      </w:r>
      <w:r w:rsidRPr="005A313F">
        <w:rPr>
          <w:rFonts w:ascii="Times New Roman" w:hAnsi="Times New Roman"/>
          <w:b/>
        </w:rPr>
        <w:t xml:space="preserve"> ORTAOKULU </w:t>
      </w:r>
    </w:p>
    <w:p w:rsidR="0013676B" w:rsidRPr="005A313F" w:rsidRDefault="0013676B" w:rsidP="005A313F">
      <w:pPr>
        <w:pStyle w:val="NoSpacing"/>
        <w:jc w:val="center"/>
        <w:rPr>
          <w:rFonts w:ascii="Times New Roman" w:hAnsi="Times New Roman"/>
          <w:sz w:val="20"/>
          <w:szCs w:val="20"/>
        </w:rPr>
      </w:pPr>
      <w:r w:rsidRPr="005A313F">
        <w:rPr>
          <w:rFonts w:ascii="Times New Roman" w:hAnsi="Times New Roman"/>
          <w:b/>
        </w:rPr>
        <w:t>FEN BİLİMLERİ DERSİ 7/G SINIFI II. DÖNEM III. YAZILI SORULARI  (</w:t>
      </w:r>
      <w:r w:rsidRPr="005A313F">
        <w:rPr>
          <w:rFonts w:ascii="Times New Roman" w:hAnsi="Times New Roman"/>
          <w:b/>
          <w:sz w:val="24"/>
          <w:szCs w:val="24"/>
        </w:rPr>
        <w:t>A</w:t>
      </w:r>
      <w:r w:rsidRPr="005A313F">
        <w:rPr>
          <w:rFonts w:ascii="Times New Roman" w:hAnsi="Times New Roman"/>
          <w:b/>
        </w:rPr>
        <w:t xml:space="preserve"> GRUBU)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98"/>
        <w:gridCol w:w="5549"/>
      </w:tblGrid>
      <w:tr w:rsidR="0013676B" w:rsidRPr="003C4EEC" w:rsidTr="003C4EEC">
        <w:tc>
          <w:tcPr>
            <w:tcW w:w="5309" w:type="dxa"/>
          </w:tcPr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3C4EEC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1)</w:t>
            </w:r>
            <w:r w:rsidRPr="003C4EEC"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 xml:space="preserve"> </w:t>
            </w:r>
          </w:p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3C4EEC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shd w:val="clear" w:color="auto" w:fill="FFFFFF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11" o:spid="_x0000_i1025" type="#_x0000_t75" style="width:226.5pt;height:165.75pt;visibility:visible">
                  <v:imagedata r:id="rId5" o:title="" gain="1.25" blacklevel="-3277f"/>
                </v:shape>
              </w:pict>
            </w:r>
          </w:p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3C4EEC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2)</w:t>
            </w:r>
          </w:p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3C4EEC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shd w:val="clear" w:color="auto" w:fill="FFFFFF"/>
                <w:lang w:eastAsia="tr-TR"/>
              </w:rPr>
              <w:pict>
                <v:shape id="Resim 112" o:spid="_x0000_i1026" type="#_x0000_t75" style="width:227.25pt;height:159.75pt;visibility:visible">
                  <v:imagedata r:id="rId6" o:title="" gain="93623f" blacklevel="-6554f"/>
                </v:shape>
              </w:pict>
            </w:r>
          </w:p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3C4EEC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3)</w:t>
            </w:r>
          </w:p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3C4EEC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shd w:val="clear" w:color="auto" w:fill="FFFFFF"/>
                <w:lang w:eastAsia="tr-TR"/>
              </w:rPr>
              <w:pict>
                <v:shape id="Resim 1" o:spid="_x0000_i1027" type="#_x0000_t75" style="width:256.5pt;height:90pt;visibility:visible">
                  <v:imagedata r:id="rId7" o:title="" gain="109227f" blacklevel="-9830f"/>
                </v:shape>
              </w:pict>
            </w:r>
          </w:p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noProof/>
                <w:lang w:eastAsia="tr-TR"/>
              </w:rPr>
              <w:pict>
                <v:group id="Grup 4" o:spid="_x0000_s1026" style="position:absolute;margin-left:40.8pt;margin-top:7.05pt;width:152.25pt;height:60.4pt;z-index:251650560" coordorigin="6329,11817" coordsize="2183,1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">
                  <v:line id="Line 5" o:spid="_x0000_s1027" style="position:absolute;visibility:visible" from="6703,12665" to="6703,13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8" type="#_x0000_t202" style="position:absolute;left:8138;top:12197;width:374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Lu8IA&#10;AADaAAAADwAAAGRycy9kb3ducmV2LnhtbESP3YrCMBSE7wXfIZwFb8SmylrdrlFWQfHWnwc4bY5t&#10;2eakNFlb394sCF4OM/MNs9r0phZ3al1lWcE0ikEQ51ZXXCi4XvaTJQjnkTXWlknBgxxs1sPBClNt&#10;Oz7R/ewLESDsUlRQet+kUrq8JIMusg1x8G62NeiDbAupW+wC3NRyFseJNFhxWCixoV1J+e/5zyi4&#10;Hbvx/KvLDv66OH0mW6wWmX0oNfrof75BeOr9O/xqH7WCBP6vhBs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wu7wgAAANoAAAAPAAAAAAAAAAAAAAAAAJgCAABkcnMvZG93&#10;bnJldi54bWxQSwUGAAAAAAQABAD1AAAAhwMAAAAA&#10;" stroked="f">
                    <v:textbox style="mso-next-textbox:#Text Box 6">
                      <w:txbxContent>
                        <w:p w:rsidR="0013676B" w:rsidRDefault="0013676B" w:rsidP="006C1BF9">
                          <w:pPr>
                            <w:rPr>
                              <w:b/>
                              <w:bCs/>
                              <w:sz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7" o:spid="_x0000_s1029" type="#_x0000_t202" style="position:absolute;left:7537;top:12197;width:374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IMIA&#10;AADaAAAADwAAAGRycy9kb3ducmV2LnhtbESP3YrCMBSE7wXfIZwFb0RTZbVut1FWQfHWnwc4Nqc/&#10;bHNSmqytb28WBC+HmfmGSTe9qcWdWldZVjCbRiCIM6srLhRcL/vJCoTzyBpry6TgQQ426+EgxUTb&#10;jk90P/tCBAi7BBWU3jeJlC4ryaCb2oY4eLltDfog20LqFrsAN7WcR9FSGqw4LJTY0K6k7Pf8ZxTk&#10;x268+OpuB3+NT5/LLVbxzT6UGn30P98gPPX+HX61j1pBDP9Xwg2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664gwgAAANoAAAAPAAAAAAAAAAAAAAAAAJgCAABkcnMvZG93&#10;bnJldi54bWxQSwUGAAAAAAQABAD1AAAAhwMAAAAA&#10;" stroked="f">
                    <v:textbox style="mso-next-textbox:#Text Box 7">
                      <w:txbxContent>
                        <w:p w:rsidR="0013676B" w:rsidRDefault="0013676B" w:rsidP="006C1BF9">
                          <w:pPr>
                            <w:rPr>
                              <w:b/>
                              <w:bCs/>
                              <w:sz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8" o:spid="_x0000_s1030" type="#_x0000_t202" style="position:absolute;left:6659;top:12421;width:374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6UrsA&#10;AADaAAAADwAAAGRycy9kb3ducmV2LnhtbERPSwrCMBDdC94hjOBGNFX8VqOooLj1c4CxGdtiMylN&#10;tPX2ZiG4fLz/atOYQrypcrllBcNBBII4sTrnVMHteujPQTiPrLGwTAo+5GCzbrdWGGtb85neF5+K&#10;EMIuRgWZ92UspUsyMugGtiQO3MNWBn2AVSp1hXUIN4UcRdFUGsw5NGRY0j6j5Hl5GQWPU92bLOr7&#10;0d9m5/F0h/nsbj9KdTvNdgnCU+P/4p/7pBWEreFKu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h0OlK7AAAA2gAAAA8AAAAAAAAAAAAAAAAAmAIAAGRycy9kb3ducmV2Lnht&#10;bFBLBQYAAAAABAAEAPUAAACAAwAAAAA=&#10;" stroked="f">
                    <v:textbox style="mso-next-textbox:#Text Box 8">
                      <w:txbxContent>
                        <w:p w:rsidR="0013676B" w:rsidRDefault="0013676B" w:rsidP="006C1BF9">
                          <w:pPr>
                            <w:rPr>
                              <w:b/>
                              <w:bCs/>
                              <w:sz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</w:rPr>
                            <w:t>1</w:t>
                          </w:r>
                        </w:p>
                      </w:txbxContent>
                    </v:textbox>
                  </v:shape>
                  <v:oval id="Oval 9" o:spid="_x0000_s1031" style="position:absolute;left:6721;top:12251;width:261;height:2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  <v:line id="Line 10" o:spid="_x0000_s1032" style="position:absolute;visibility:visible" from="6329,12845" to="6703,12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  <v:line id="Line 11" o:spid="_x0000_s1033" style="position:absolute;visibility:visible" from="6800,12755" to="6800,129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  <v:line id="Line 12" o:spid="_x0000_s1034" style="position:absolute;visibility:visible" from="6800,12845" to="7735,12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  <v:line id="Line 13" o:spid="_x0000_s1035" style="position:absolute;visibility:visible" from="6340,12143" to="6340,12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  <v:line id="Line 14" o:spid="_x0000_s1036" style="position:absolute;visibility:visible" from="6349,12143" to="6723,12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  <v:oval id="Oval 15" o:spid="_x0000_s1037" style="position:absolute;left:7600;top:12035;width:261;height:2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gPzMAA&#10;AADbAAAADwAAAGRycy9kb3ducmV2LnhtbERPTWvCQBC9C/6HZQq96caGSEldRZSCPXgw2vuQHZNg&#10;djZkpzH9992C4G0e73NWm9G1aqA+NJ4NLOYJKOLS24YrA5fz5+wdVBBki61nMvBLATbr6WSFufV3&#10;PtFQSKViCIccDdQiXa51KGtyGOa+I47c1fcOJcK+0rbHewx3rX5LkqV22HBsqLGjXU3lrfhxBvbV&#10;tlgOOpUsve4Pkt2+j1/pwpjXl3H7AUpolKf44T7YOD+D/1/iAXr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gPzMAAAADbAAAADwAAAAAAAAAAAAAAAACYAgAAZHJzL2Rvd25y&#10;ZXYueG1sUEsFBgAAAAAEAAQA9QAAAIUDAAAAAA==&#10;"/>
                  <v:line id="Line 16" o:spid="_x0000_s1038" style="position:absolute;visibility:visible" from="6695,12148" to="7596,121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  <v:line id="Line 17" o:spid="_x0000_s1039" style="position:absolute;rotation:-710457fd;visibility:visible" from="6633,12291" to="6633,12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aGUEMMAAADbAAAADwAAAGRycy9kb3ducmV2LnhtbERPS2vCQBC+F/oflin0VjcNaEp0I1IR&#10;PJWqpdDbmJ08NDsbspuY+utdodDbfHzPWSxH04iBOldbVvA6iUAQ51bXXCr4Omxe3kA4j6yxsUwK&#10;fsnBMnt8WGCq7YV3NOx9KUIIuxQVVN63qZQur8igm9iWOHCF7Qz6ALtS6g4vIdw0Mo6imTRYc2io&#10;sKX3ivLzvjcK5Hcfz679NPk5HT8/1nE+JPpcKPX8NK7mIDyN/l/8597qMD+B+y/hAJnd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WhlBDDAAAA2wAAAA8AAAAAAAAAAAAA&#10;AAAAoQIAAGRycy9kb3ducmV2LnhtbFBLBQYAAAAABAAEAPkAAACRAwAAAAA=&#10;"/>
                  <v:line id="Line 18" o:spid="_x0000_s1040" style="position:absolute;visibility:visible" from="7161,12163" to="7161,12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  <v:line id="Line 19" o:spid="_x0000_s1041" style="position:absolute;visibility:visible" from="6534,12143" to="6534,1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  <v:line id="Line 20" o:spid="_x0000_s1042" style="position:absolute;visibility:visible" from="6534,12377" to="6721,12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  <v:line id="Line 21" o:spid="_x0000_s1043" style="position:absolute;visibility:visible" from="6990,12395" to="7177,12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  <v:line id="Line 22" o:spid="_x0000_s1044" style="position:absolute;visibility:visible" from="7861,12161" to="8235,121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    <v:line id="Line 23" o:spid="_x0000_s1045" style="position:absolute;visibility:visible" from="8217,12161" to="8217,123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  <v:line id="Line 24" o:spid="_x0000_s1046" style="position:absolute;rotation:3433694fd;flip:x;visibility:visible" from="8069,12398" to="8256,123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HcAcQAAADbAAAADwAAAGRycy9kb3ducmV2LnhtbESPT4vCMBTE78J+h/AWvIimiujSNS1F&#10;EHrYg38Xj4/m2ZZtXkoTtfvtjSB4HGbmN8wq7U0jbtS52rKC6SQCQVxYXXOp4HjYjL9AOI+ssbFM&#10;Cv7JQZp8DFYYa3vnHd32vhQBwi5GBZX3bSylKyoy6Ca2JQ7exXYGfZBdKXWH9wA3jZxF0UIarDks&#10;VNjSuqLib381Cq4/p8tmMfL51v22y5NZZ/l5lyk1/OyzbxCeev8Ov9q5VjCbw/NL+AEye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kdwBxAAAANsAAAAPAAAAAAAAAAAA&#10;AAAAAKECAABkcnMvZG93bnJldi54bWxQSwUGAAAAAAQABAD5AAAAkgMAAAAA&#10;"/>
                  <v:line id="Line 25" o:spid="_x0000_s1047" style="position:absolute;visibility:visible" from="8235,12485" to="8235,12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  <v:line id="Line 26" o:spid="_x0000_s1048" style="position:absolute;visibility:visible" from="7688,12845" to="8249,12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  <v:shape id="Text Box 27" o:spid="_x0000_s1049" type="#_x0000_t202" style="position:absolute;left:6694;top:11817;width:374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    <v:textbox style="mso-next-textbox:#Text Box 27">
                      <w:txbxContent>
                        <w:p w:rsidR="0013676B" w:rsidRDefault="0013676B" w:rsidP="006C1BF9">
                          <w:pPr>
                            <w:rPr>
                              <w:b/>
                              <w:bCs/>
                              <w:sz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</w:rPr>
                            <w:t>2</w:t>
                          </w:r>
                        </w:p>
                      </w:txbxContent>
                    </v:textbox>
                  </v:shape>
                  <v:group id="Group 28" o:spid="_x0000_s1050" style="position:absolute;left:6699;top:12101;width:244;height:79" coordorigin="6764,14147" coordsize="417,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<o:lock v:ext="edit" aspectratio="t"/>
                    <v:line id="Line 29" o:spid="_x0000_s1051" style="position:absolute;rotation:3034445fd;visibility:visible" from="6826,14144" to="6827,142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PIX8MAAADbAAAADwAAAGRycy9kb3ducmV2LnhtbESPS4sCMRCE74L/IbTgTTN6kHU0ig+U&#10;hXURn+d20vPASWeYZHX895uFBY9FVX1FTeeNKcWDaldYVjDoRyCIE6sLzhScT5veBwjnkTWWlknB&#10;ixzMZ+3WFGNtn3ygx9FnIkDYxagg976KpXRJTgZd31bEwUttbdAHWWdS1/gMcFPKYRSNpMGCw0KO&#10;Fa1ySu7HH6MgXSbm+5Z+rQcLsxtfeb/dLi9XpbqdZjEB4anx7/B/+1MrGI7h70v4AXL2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szyF/DAAAA2wAAAA8AAAAAAAAAAAAA&#10;AAAAoQIAAGRycy9kb3ducmV2LnhtbFBLBQYAAAAABAAEAPkAAACRAwAAAAA=&#10;"/>
                    <v:line id="Line 30" o:spid="_x0000_s1052" style="position:absolute;rotation:-846397fd;visibility:visible" from="6881,14147" to="6882,14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mlqsEAAADbAAAADwAAAGRycy9kb3ducmV2LnhtbERPTWvCQBC9C/6HZQRvumkLVlJXKZFS&#10;sVAw1p6n2TGJZmdDdtX033cOBY+P971Y9a5RV+pC7dnAwzQBRVx4W3Np4Gv/NpmDChHZYuOZDPxS&#10;gNVyOFhgav2Nd3TNY6kkhEOKBqoY21TrUFTkMEx9Syzc0XcOo8Cu1LbDm4S7Rj8myUw7rFkaKmwp&#10;q6g45xcnvbE47C6nNWef7xi2ffZxeP7+MWY86l9fQEXq4138795YA0+yXr7ID9DL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uaWqwQAAANsAAAAPAAAAAAAAAAAAAAAA&#10;AKECAABkcnMvZG93bnJldi54bWxQSwUGAAAAAAQABAD5AAAAjwMAAAAA&#10;"/>
                    <v:line id="Line 31" o:spid="_x0000_s1053" style="position:absolute;rotation:3034445fd;visibility:visible" from="6917,14160" to="6918,142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xShMQAAADbAAAADwAAAGRycy9kb3ducmV2LnhtbESPW2sCMRSE3wv+h3AE32p2LYhdjaKV&#10;iqBSvNTn083ZC92cLJuo6783QqGPw8x8w0xmranElRpXWlYQ9yMQxKnVJecKTsfP1xEI55E1VpZJ&#10;wZ0czKadlwkm2t54T9eDz0WAsEtQQeF9nUjp0oIMur6tiYOX2cagD7LJpW7wFuCmkoMoGkqDJYeF&#10;Amv6KCj9PVyMgmyRmt1PtlnGc7N9P/PXarX4PivV67bzMQhPrf8P/7XXWsFbDM8v4QfI6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nFKExAAAANsAAAAPAAAAAAAAAAAA&#10;AAAAAKECAABkcnMvZG93bnJldi54bWxQSwUGAAAAAAQABAD5AAAAkgMAAAAA&#10;"/>
                    <v:line id="Line 32" o:spid="_x0000_s1054" style="position:absolute;rotation:-846397fd;visibility:visible" from="6978,14157" to="6979,14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eeRsIAAADbAAAADwAAAGRycy9kb3ducmV2LnhtbESPW4vCMBCF34X9D2EWfNN0XVCpRlkq&#10;sqIgeH0em7HtbjMpTdT6740g+Hg4l48znjamFFeqXWFZwVc3AkGcWl1wpmC/m3eGIJxH1lhaJgV3&#10;cjCdfLTGGGt74w1dtz4TYYRdjApy76tYSpfmZNB1bUUcvLOtDfog60zqGm9h3JSyF0V9abDgQMix&#10;oiSn9H97MYHr08Pm8jfjZP2Lbtkkq8PgeFKq/dn8jEB4avw7/GovtILvHjy/hB8gJ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SeeRsIAAADbAAAADwAAAAAAAAAAAAAA&#10;AAChAgAAZHJzL2Rvd25yZXYueG1sUEsFBgAAAAAEAAQA+QAAAJADAAAAAA==&#10;"/>
                    <v:line id="Line 33" o:spid="_x0000_s1055" style="position:absolute;rotation:3034445fd;visibility:visible" from="7014,14173" to="7015,142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JpaMUAAADbAAAADwAAAGRycy9kb3ducmV2LnhtbESPW2sCMRSE3wX/QziFvtWsCtKuRlFL&#10;RVCRrpfn083ZC25Olk2q6783hYKPw8x8w0xmranElRpXWlbQ70UgiFOrS84VHA9fb+8gnEfWWFkm&#10;BXdyMJt2OxOMtb3xN10Tn4sAYRejgsL7OpbSpQUZdD1bEwcvs41BH2STS93gLcBNJQdRNJIGSw4L&#10;Bda0LCi9JL9GQbZIze4n23z252b7ceb9arU4nZV6fWnnYxCeWv8M/7fXWsFwCH9fwg+Q0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wJpaMUAAADbAAAADwAAAAAAAAAA&#10;AAAAAAChAgAAZHJzL2Rvd25yZXYueG1sUEsFBgAAAAAEAAQA+QAAAJMDAAAAAA==&#10;"/>
                    <v:line id="Line 34" o:spid="_x0000_s1056" style="position:absolute;rotation:3034445fd;visibility:visible" from="7118,14166" to="7119,14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vxHMUAAADbAAAADwAAAGRycy9kb3ducmV2LnhtbESPW2vCQBSE3wv+h+UU+qYb21I0zSra&#10;UhFUxEvzfJo9uWD2bMhuNf57tyD0cZiZb5hk2planKl1lWUFw0EEgjizuuJCwfHw1R+BcB5ZY22Z&#10;FFzJwXTSe0gw1vbCOzrvfSEChF2MCkrvm1hKl5Vk0A1sQxy83LYGfZBtIXWLlwA3tXyOojdpsOKw&#10;UGJDHyVlp/2vUZDPM7P5yVefw5lZj1PeLhbz71Spp8du9g7CU+f/w/f2Uit4eYW/L+EHyM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OvxHMUAAADbAAAADwAAAAAAAAAA&#10;AAAAAAChAgAAZHJzL2Rvd25yZXYueG1sUEsFBgAAAAAEAAQA+QAAAJMDAAAAAA==&#10;"/>
                    <v:line id="Line 35" o:spid="_x0000_s1057" style="position:absolute;rotation:-846397fd;visibility:visible" from="7069,14157" to="7070,14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4GMsIAAADbAAAADwAAAGRycy9kb3ducmV2LnhtbESPW2vCQBCF34X+h2UKfdONFq1EV5GI&#10;KBYEr89jdkzSZmdDdtX4792C0MfDuXyc8bQxpbhR7QrLCrqdCARxanXBmYLDftEegnAeWWNpmRQ8&#10;yMF08tYaY6ztnbd02/lMhBF2MSrIva9iKV2ak0HXsRVx8C62NuiDrDOpa7yHcVPKXhQNpMGCAyHH&#10;ipKc0t/d1QSuT4/b68+ck80S3bpJvo9fp7NSH+/NbATCU+P/w6/2Siv47MPfl/AD5OQ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s4GMsIAAADbAAAADwAAAAAAAAAAAAAA&#10;AAChAgAAZHJzL2Rvd25yZXYueG1sUEsFBgAAAAAEAAQA+QAAAJADAAAAAA==&#10;"/>
                    <v:line id="Line 36" o:spid="_x0000_s1058" style="position:absolute;rotation:-846397fd;visibility:visible" from="7160,14155" to="7161,142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yYRcMAAADbAAAADwAAAGRycy9kb3ducmV2LnhtbESPX2vCMBTF3wf7DuEKe1tTHeioRpGK&#10;KA4E3erzXXPX1jU3pUlt9+2XgbDHw/nz4yxWg6nFjVpXWVYwjmIQxLnVFRcKPt63z68gnEfWWFsm&#10;BT/kYLV8fFhgom3PJ7qdfSHCCLsEFZTeN4mULi/JoItsQxy8L9sa9EG2hdQt9mHc1HISx1NpsOJA&#10;KLGhtKT8+9yZwPV5duquG06PO3SHIX3LZpdPpZ5Gw3oOwtPg/8P39l4reJnC35fwA+Ty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IcmEXDAAAA2wAAAA8AAAAAAAAAAAAA&#10;AAAAoQIAAGRycy9kb3ducmV2LnhtbFBLBQYAAAAABAAEAPkAAACRAwAAAAA=&#10;"/>
                  </v:group>
                </v:group>
              </w:pict>
            </w:r>
          </w:p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C4EEC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4)</w:t>
            </w:r>
            <w:r w:rsidRPr="003C4EE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13676B" w:rsidRPr="003C4EEC" w:rsidRDefault="0013676B" w:rsidP="003C4EEC">
            <w:pPr>
              <w:spacing w:after="0" w:line="240" w:lineRule="auto"/>
              <w:ind w:left="34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</w:p>
          <w:p w:rsidR="0013676B" w:rsidRPr="003C4EEC" w:rsidRDefault="0013676B" w:rsidP="003C4EE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3C4EEC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Yukarıdaki devrede hangisi Voltmetre olabilir?</w:t>
            </w:r>
          </w:p>
          <w:p w:rsidR="0013676B" w:rsidRPr="003C4EEC" w:rsidRDefault="0013676B" w:rsidP="003C4EEC">
            <w:pPr>
              <w:spacing w:after="0" w:line="240" w:lineRule="auto"/>
              <w:ind w:left="176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3C4EEC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 xml:space="preserve">      A)</w:t>
            </w:r>
            <w:r w:rsidRPr="003C4EEC">
              <w:rPr>
                <w:rFonts w:ascii="Arial" w:hAnsi="Arial" w:cs="Arial"/>
                <w:bCs/>
                <w:sz w:val="20"/>
                <w:szCs w:val="20"/>
                <w:lang w:eastAsia="tr-TR"/>
              </w:rPr>
              <w:t xml:space="preserve"> 4</w:t>
            </w:r>
            <w:r w:rsidRPr="003C4EEC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ab/>
              <w:t xml:space="preserve">B) </w:t>
            </w:r>
            <w:r w:rsidRPr="003C4EEC">
              <w:rPr>
                <w:rFonts w:ascii="Arial" w:hAnsi="Arial" w:cs="Arial"/>
                <w:bCs/>
                <w:sz w:val="20"/>
                <w:szCs w:val="20"/>
                <w:lang w:eastAsia="tr-TR"/>
              </w:rPr>
              <w:t>3</w:t>
            </w:r>
            <w:r w:rsidRPr="003C4EEC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ab/>
              <w:t>C)</w:t>
            </w:r>
            <w:r w:rsidRPr="003C4EEC">
              <w:rPr>
                <w:rFonts w:ascii="Arial" w:hAnsi="Arial" w:cs="Arial"/>
                <w:bCs/>
                <w:sz w:val="20"/>
                <w:szCs w:val="20"/>
                <w:lang w:eastAsia="tr-TR"/>
              </w:rPr>
              <w:t xml:space="preserve"> 2</w:t>
            </w:r>
            <w:r w:rsidRPr="003C4EEC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ab/>
              <w:t>D)</w:t>
            </w:r>
            <w:r w:rsidRPr="003C4EEC">
              <w:rPr>
                <w:rFonts w:ascii="Arial" w:hAnsi="Arial" w:cs="Arial"/>
                <w:bCs/>
                <w:sz w:val="20"/>
                <w:szCs w:val="20"/>
                <w:lang w:eastAsia="tr-TR"/>
              </w:rPr>
              <w:t xml:space="preserve"> 1</w:t>
            </w:r>
          </w:p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3C4EEC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5)</w:t>
            </w:r>
          </w:p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3C4EEC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shd w:val="clear" w:color="auto" w:fill="FFFFFF"/>
                <w:lang w:eastAsia="tr-TR"/>
              </w:rPr>
              <w:pict>
                <v:shape id="Resim 3" o:spid="_x0000_i1028" type="#_x0000_t75" alt="http://www.fenokulu.net/sorubank?component=sinav_yonetimi&amp;command=getEncodetImage&amp;id=11163&amp;imgNo=0" style="width:254.25pt;height:1in;visibility:visible">
                  <v:imagedata r:id="rId8" r:href="rId9" gain="93623f" blacklevel="-6554f"/>
                </v:shape>
              </w:pict>
            </w:r>
          </w:p>
          <w:p w:rsidR="0013676B" w:rsidRPr="003C4EEC" w:rsidRDefault="0013676B" w:rsidP="003C4EEC">
            <w:pPr>
              <w:shd w:val="clear" w:color="auto" w:fill="FFFFFF"/>
              <w:spacing w:after="0" w:line="300" w:lineRule="atLeast"/>
              <w:rPr>
                <w:rFonts w:ascii="Times New Roman" w:hAnsi="Times New Roman"/>
                <w:b/>
                <w:spacing w:val="15"/>
                <w:sz w:val="24"/>
                <w:szCs w:val="24"/>
                <w:lang w:eastAsia="tr-TR"/>
              </w:rPr>
            </w:pPr>
          </w:p>
          <w:p w:rsidR="0013676B" w:rsidRPr="003C4EEC" w:rsidRDefault="0013676B" w:rsidP="00990551">
            <w:pPr>
              <w:pStyle w:val="NoSpacing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3C4EEC">
              <w:rPr>
                <w:b/>
                <w:lang w:eastAsia="tr-TR"/>
              </w:rPr>
              <w:t>6)</w:t>
            </w:r>
            <w:r w:rsidRPr="003C4EEC">
              <w:rPr>
                <w:lang w:eastAsia="tr-TR"/>
              </w:rPr>
              <w:t xml:space="preserve"> </w:t>
            </w:r>
            <w:r w:rsidRPr="003C4EE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Aşağıdakilerden hangisi su kirliliğine sebep </w:t>
            </w:r>
            <w:r w:rsidRPr="003C4EEC">
              <w:rPr>
                <w:rFonts w:ascii="Times New Roman" w:hAnsi="Times New Roman"/>
                <w:sz w:val="24"/>
                <w:szCs w:val="24"/>
                <w:u w:val="single"/>
                <w:lang w:eastAsia="tr-TR"/>
              </w:rPr>
              <w:t>olmaz</w:t>
            </w:r>
            <w:r w:rsidRPr="003C4EEC">
              <w:rPr>
                <w:rFonts w:ascii="Times New Roman" w:hAnsi="Times New Roman"/>
                <w:sz w:val="24"/>
                <w:szCs w:val="24"/>
                <w:lang w:eastAsia="tr-TR"/>
              </w:rPr>
              <w:t>?</w:t>
            </w:r>
          </w:p>
          <w:p w:rsidR="0013676B" w:rsidRPr="003C4EEC" w:rsidRDefault="0013676B" w:rsidP="00990551">
            <w:pPr>
              <w:pStyle w:val="NoSpacing"/>
              <w:rPr>
                <w:lang w:eastAsia="tr-TR"/>
              </w:rPr>
            </w:pPr>
            <w:r w:rsidRPr="003C4EEC">
              <w:rPr>
                <w:rFonts w:ascii="Times New Roman" w:hAnsi="Times New Roman"/>
                <w:sz w:val="24"/>
                <w:szCs w:val="24"/>
                <w:lang w:eastAsia="tr-TR"/>
              </w:rPr>
              <w:t>A)Evsel çöpler             B)Asit yağmurları C)Kanalizasyon suları D) Balıkların çoğalması</w:t>
            </w:r>
          </w:p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  <w:p w:rsidR="0013676B" w:rsidRPr="003C4EEC" w:rsidRDefault="0013676B" w:rsidP="003C4EEC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  <w:p w:rsidR="0013676B" w:rsidRPr="003C4EEC" w:rsidRDefault="0013676B" w:rsidP="003C4EEC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C4EEC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12)</w:t>
            </w:r>
            <w:r w:rsidRPr="003C4EEC">
              <w:t xml:space="preserve"> </w:t>
            </w:r>
            <w:r w:rsidRPr="003C4EEC">
              <w:rPr>
                <w:rFonts w:ascii="Times New Roman" w:hAnsi="Times New Roman"/>
                <w:b/>
              </w:rPr>
              <w:t>Yeşil bitki → Çekirge → Fare → Kartal</w:t>
            </w:r>
          </w:p>
          <w:p w:rsidR="0013676B" w:rsidRPr="003C4EEC" w:rsidRDefault="0013676B" w:rsidP="003C4EEC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C4EEC">
              <w:rPr>
                <w:rFonts w:ascii="Times New Roman" w:hAnsi="Times New Roman"/>
              </w:rPr>
              <w:t>Yukarıdaki besin zincirinde, iklimsel değişimlerden dolayı yeşil bitki sayısı hızla azalmaktadır. Bu duruma göre, aşağıdakilerden hangisi söylenemez?</w:t>
            </w:r>
          </w:p>
          <w:p w:rsidR="0013676B" w:rsidRPr="003C4EEC" w:rsidRDefault="0013676B" w:rsidP="003C4EEC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C4EEC">
              <w:rPr>
                <w:rFonts w:ascii="Times New Roman" w:hAnsi="Times New Roman"/>
              </w:rPr>
              <w:t>Çekirge sayısının azalması</w:t>
            </w:r>
          </w:p>
          <w:p w:rsidR="0013676B" w:rsidRPr="003C4EEC" w:rsidRDefault="0013676B" w:rsidP="003C4EEC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C4EEC">
              <w:rPr>
                <w:rFonts w:ascii="Times New Roman" w:hAnsi="Times New Roman"/>
              </w:rPr>
              <w:t>Fare sayısının azalması</w:t>
            </w:r>
          </w:p>
          <w:p w:rsidR="0013676B" w:rsidRPr="003C4EEC" w:rsidRDefault="0013676B" w:rsidP="003C4EEC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C4EEC">
              <w:rPr>
                <w:rFonts w:ascii="Times New Roman" w:hAnsi="Times New Roman"/>
              </w:rPr>
              <w:t>Kartal sayısının azalması</w:t>
            </w:r>
          </w:p>
          <w:p w:rsidR="0013676B" w:rsidRPr="003C4EEC" w:rsidRDefault="0013676B" w:rsidP="003C4EEC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C4EEC">
              <w:rPr>
                <w:rFonts w:ascii="Times New Roman" w:hAnsi="Times New Roman"/>
              </w:rPr>
              <w:t>Çekirge sayısının artması</w:t>
            </w:r>
          </w:p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  <w:p w:rsidR="0013676B" w:rsidRPr="003C4EEC" w:rsidRDefault="0013676B" w:rsidP="003C4EEC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3C4EEC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13)</w:t>
            </w:r>
            <w:r w:rsidRPr="003C4EEC">
              <w:rPr>
                <w:rFonts w:ascii="Verdana" w:hAnsi="Verdana" w:cs="Arial"/>
                <w:noProof/>
                <w:sz w:val="16"/>
                <w:szCs w:val="16"/>
                <w:lang w:eastAsia="tr-TR"/>
              </w:rPr>
              <w:t xml:space="preserve"> </w:t>
            </w:r>
            <w:r w:rsidRPr="003C4EEC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>Aşağıdakilerden hangisi türe verilebilecek bir örnektir?</w:t>
            </w:r>
          </w:p>
          <w:p w:rsidR="0013676B" w:rsidRPr="003C4EEC" w:rsidRDefault="0013676B" w:rsidP="003C4EE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3C4EEC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>A)OkyanusB) Kuşlar C) Meyve Ağaçları D) Ceylan</w:t>
            </w:r>
          </w:p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3C4EEC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14)</w:t>
            </w:r>
            <w:r w:rsidRPr="003C4EEC">
              <w:rPr>
                <w:rFonts w:ascii="Verdana" w:hAnsi="Verdana" w:cs="Arial"/>
                <w:noProof/>
                <w:sz w:val="16"/>
                <w:szCs w:val="16"/>
                <w:lang w:eastAsia="tr-TR"/>
              </w:rPr>
              <w:t xml:space="preserve"> </w:t>
            </w:r>
            <w:r w:rsidRPr="003C4EEC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shd w:val="clear" w:color="auto" w:fill="FFFFFF"/>
                <w:lang w:eastAsia="tr-TR"/>
              </w:rPr>
              <w:pict>
                <v:shape id="Resim 2400" o:spid="_x0000_i1029" type="#_x0000_t75" style="width:243.75pt;height:82.5pt;visibility:visible">
                  <v:imagedata r:id="rId10" o:title=""/>
                </v:shape>
              </w:pict>
            </w:r>
          </w:p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3C4EEC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15)</w:t>
            </w:r>
            <w:r w:rsidRPr="003C4EEC">
              <w:rPr>
                <w:rFonts w:ascii="Verdana" w:hAnsi="Verdana" w:cs="Arial"/>
                <w:noProof/>
                <w:sz w:val="16"/>
                <w:szCs w:val="16"/>
                <w:lang w:eastAsia="tr-TR"/>
              </w:rPr>
              <w:t xml:space="preserve"> </w:t>
            </w:r>
          </w:p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3C4EEC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shd w:val="clear" w:color="auto" w:fill="FFFFFF"/>
                <w:lang w:eastAsia="tr-TR"/>
              </w:rPr>
              <w:pict>
                <v:shape id="Resim 2405" o:spid="_x0000_i1030" type="#_x0000_t75" style="width:232.5pt;height:102pt;visibility:visible">
                  <v:imagedata r:id="rId11" o:title=""/>
                </v:shape>
              </w:pict>
            </w:r>
          </w:p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3C4EEC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16)</w:t>
            </w:r>
            <w:r w:rsidRPr="003C4EEC">
              <w:rPr>
                <w:rFonts w:ascii="Verdana" w:hAnsi="Verdana" w:cs="ArialMT"/>
                <w:b/>
                <w:noProof/>
                <w:sz w:val="16"/>
                <w:szCs w:val="16"/>
                <w:lang w:eastAsia="tr-TR"/>
              </w:rPr>
              <w:t xml:space="preserve"> </w:t>
            </w:r>
          </w:p>
          <w:p w:rsidR="0013676B" w:rsidRPr="003C4EEC" w:rsidRDefault="0013676B" w:rsidP="003C4EEC">
            <w:pPr>
              <w:spacing w:after="0" w:line="240" w:lineRule="auto"/>
              <w:ind w:right="72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</w:p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Resim 38" o:spid="_x0000_s1059" type="#_x0000_t75" style="position:absolute;margin-left:1.7pt;margin-top:-4.8pt;width:172.5pt;height:56.25pt;z-index:251653632;visibility:visible">
                  <v:imagedata r:id="rId12" o:title=""/>
                  <w10:wrap type="square"/>
                </v:shape>
              </w:pict>
            </w:r>
            <w:r w:rsidRPr="003C4EEC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Şekildeki devrenin eş değer direnci kaç ohm  ( Ω ) dur?</w:t>
            </w:r>
          </w:p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3C4EEC">
              <w:rPr>
                <w:rFonts w:ascii="Arial" w:hAnsi="Arial" w:cs="Arial"/>
                <w:sz w:val="20"/>
                <w:szCs w:val="20"/>
                <w:lang w:eastAsia="tr-TR"/>
              </w:rPr>
              <w:t>A) 25             B) 30                C) 40                D) 45</w:t>
            </w:r>
          </w:p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3C4EEC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17)</w:t>
            </w:r>
            <w:r w:rsidRPr="003C4EEC">
              <w:rPr>
                <w:rFonts w:ascii="Verdana" w:hAnsi="Verdana" w:cs="Arial"/>
                <w:b/>
                <w:noProof/>
                <w:sz w:val="18"/>
                <w:szCs w:val="18"/>
                <w:lang w:eastAsia="tr-TR"/>
              </w:rPr>
              <w:t xml:space="preserve"> </w:t>
            </w:r>
          </w:p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3C4EEC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shd w:val="clear" w:color="auto" w:fill="FFFFFF"/>
                <w:lang w:eastAsia="tr-TR"/>
              </w:rPr>
              <w:pict>
                <v:shape id="Resim 5" o:spid="_x0000_i1031" type="#_x0000_t75" style="width:229.5pt;height:171.75pt;visibility:visible">
                  <v:imagedata r:id="rId13" o:title="" gain="93623f" blacklevel="-6554f"/>
                </v:shape>
              </w:pict>
            </w:r>
          </w:p>
          <w:p w:rsidR="0013676B" w:rsidRPr="003C4EEC" w:rsidRDefault="0013676B" w:rsidP="003C4EEC">
            <w:pPr>
              <w:autoSpaceDE w:val="0"/>
              <w:autoSpaceDN w:val="0"/>
              <w:adjustRightInd w:val="0"/>
              <w:spacing w:after="0" w:line="240" w:lineRule="auto"/>
              <w:ind w:right="-1031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C4EEC">
              <w:rPr>
                <w:rFonts w:ascii="Verdana" w:hAnsi="Verdana"/>
                <w:noProof/>
                <w:color w:val="000000"/>
                <w:sz w:val="18"/>
                <w:szCs w:val="18"/>
              </w:rPr>
              <w:t xml:space="preserve">  </w:t>
            </w:r>
            <w:r w:rsidRPr="003C4EEC">
              <w:rPr>
                <w:rFonts w:ascii="Verdana" w:hAnsi="Verdana"/>
                <w:b/>
                <w:noProof/>
                <w:color w:val="000000"/>
                <w:sz w:val="18"/>
                <w:szCs w:val="18"/>
              </w:rPr>
              <w:t>18</w:t>
            </w:r>
            <w:r w:rsidRPr="003C4EEC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)</w:t>
            </w:r>
            <w:r w:rsidRPr="003C4EEC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    I.  </w:t>
            </w:r>
            <w:smartTag w:uri="urn:schemas-microsoft-com:office:smarttags" w:element="metricconverter">
              <w:smartTagPr>
                <w:attr w:name="ProductID" w:val="250C"/>
              </w:smartTagPr>
              <w:r w:rsidRPr="003C4EEC">
                <w:rPr>
                  <w:rFonts w:ascii="Times New Roman" w:hAnsi="Times New Roman"/>
                  <w:noProof/>
                  <w:color w:val="000000"/>
                  <w:sz w:val="24"/>
                  <w:szCs w:val="24"/>
                </w:rPr>
                <w:t>25</w:t>
              </w:r>
              <w:r w:rsidRPr="003C4EEC">
                <w:rPr>
                  <w:rFonts w:ascii="Times New Roman" w:hAnsi="Times New Roman"/>
                  <w:noProof/>
                  <w:color w:val="000000"/>
                  <w:sz w:val="24"/>
                  <w:szCs w:val="24"/>
                  <w:vertAlign w:val="superscript"/>
                </w:rPr>
                <w:t>0</w:t>
              </w:r>
              <w:r w:rsidRPr="003C4EEC">
                <w:rPr>
                  <w:rFonts w:ascii="Times New Roman" w:hAnsi="Times New Roman"/>
                  <w:noProof/>
                  <w:color w:val="000000"/>
                  <w:sz w:val="24"/>
                  <w:szCs w:val="24"/>
                </w:rPr>
                <w:t>C</w:t>
              </w:r>
            </w:smartTag>
            <w:r w:rsidRPr="003C4EEC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 ‘de 100 gr. Su+10gr kesme şeker</w:t>
            </w:r>
          </w:p>
          <w:p w:rsidR="0013676B" w:rsidRPr="003C4EEC" w:rsidRDefault="0013676B" w:rsidP="003C4EEC">
            <w:pPr>
              <w:autoSpaceDE w:val="0"/>
              <w:autoSpaceDN w:val="0"/>
              <w:adjustRightInd w:val="0"/>
              <w:spacing w:after="0" w:line="240" w:lineRule="auto"/>
              <w:ind w:right="-1031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C4EEC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           II. </w:t>
            </w:r>
            <w:smartTag w:uri="urn:schemas-microsoft-com:office:smarttags" w:element="metricconverter">
              <w:smartTagPr>
                <w:attr w:name="ProductID" w:val="250C"/>
              </w:smartTagPr>
              <w:r w:rsidRPr="003C4EEC">
                <w:rPr>
                  <w:rFonts w:ascii="Times New Roman" w:hAnsi="Times New Roman"/>
                  <w:noProof/>
                  <w:color w:val="000000"/>
                  <w:sz w:val="24"/>
                  <w:szCs w:val="24"/>
                </w:rPr>
                <w:t>25</w:t>
              </w:r>
              <w:r w:rsidRPr="003C4EEC">
                <w:rPr>
                  <w:rFonts w:ascii="Times New Roman" w:hAnsi="Times New Roman"/>
                  <w:noProof/>
                  <w:color w:val="000000"/>
                  <w:sz w:val="24"/>
                  <w:szCs w:val="24"/>
                  <w:vertAlign w:val="superscript"/>
                </w:rPr>
                <w:t>0</w:t>
              </w:r>
              <w:r w:rsidRPr="003C4EEC">
                <w:rPr>
                  <w:rFonts w:ascii="Times New Roman" w:hAnsi="Times New Roman"/>
                  <w:noProof/>
                  <w:color w:val="000000"/>
                  <w:sz w:val="24"/>
                  <w:szCs w:val="24"/>
                </w:rPr>
                <w:t>C</w:t>
              </w:r>
            </w:smartTag>
            <w:r w:rsidRPr="003C4EEC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 ‘de 100 gr. Su+10gr toz şeker</w:t>
            </w:r>
          </w:p>
          <w:p w:rsidR="0013676B" w:rsidRPr="003C4EEC" w:rsidRDefault="0013676B" w:rsidP="003C4EEC">
            <w:pPr>
              <w:autoSpaceDE w:val="0"/>
              <w:autoSpaceDN w:val="0"/>
              <w:adjustRightInd w:val="0"/>
              <w:spacing w:after="0" w:line="240" w:lineRule="auto"/>
              <w:ind w:right="-1031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C4EEC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           III. </w:t>
            </w:r>
            <w:smartTag w:uri="urn:schemas-microsoft-com:office:smarttags" w:element="metricconverter">
              <w:smartTagPr>
                <w:attr w:name="ProductID" w:val="250C"/>
              </w:smartTagPr>
              <w:r w:rsidRPr="003C4EEC">
                <w:rPr>
                  <w:rFonts w:ascii="Times New Roman" w:hAnsi="Times New Roman"/>
                  <w:noProof/>
                  <w:color w:val="000000"/>
                  <w:sz w:val="24"/>
                  <w:szCs w:val="24"/>
                </w:rPr>
                <w:t>25</w:t>
              </w:r>
              <w:r w:rsidRPr="003C4EEC">
                <w:rPr>
                  <w:rFonts w:ascii="Times New Roman" w:hAnsi="Times New Roman"/>
                  <w:noProof/>
                  <w:color w:val="000000"/>
                  <w:sz w:val="24"/>
                  <w:szCs w:val="24"/>
                  <w:vertAlign w:val="superscript"/>
                </w:rPr>
                <w:t>0</w:t>
              </w:r>
              <w:r w:rsidRPr="003C4EEC">
                <w:rPr>
                  <w:rFonts w:ascii="Times New Roman" w:hAnsi="Times New Roman"/>
                  <w:noProof/>
                  <w:color w:val="000000"/>
                  <w:sz w:val="24"/>
                  <w:szCs w:val="24"/>
                </w:rPr>
                <w:t>C</w:t>
              </w:r>
            </w:smartTag>
            <w:r w:rsidRPr="003C4EEC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 ‘de 100 gr. Su+10gr pudra şeker</w:t>
            </w:r>
          </w:p>
          <w:p w:rsidR="0013676B" w:rsidRPr="003C4EEC" w:rsidRDefault="0013676B" w:rsidP="003C4EEC">
            <w:pPr>
              <w:autoSpaceDE w:val="0"/>
              <w:autoSpaceDN w:val="0"/>
              <w:adjustRightInd w:val="0"/>
              <w:spacing w:after="0" w:line="240" w:lineRule="auto"/>
              <w:ind w:right="-1031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C4EEC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           IV. </w:t>
            </w:r>
            <w:smartTag w:uri="urn:schemas-microsoft-com:office:smarttags" w:element="metricconverter">
              <w:smartTagPr>
                <w:attr w:name="ProductID" w:val="300C"/>
              </w:smartTagPr>
              <w:r w:rsidRPr="003C4EEC">
                <w:rPr>
                  <w:rFonts w:ascii="Times New Roman" w:hAnsi="Times New Roman"/>
                  <w:noProof/>
                  <w:color w:val="000000"/>
                  <w:sz w:val="24"/>
                  <w:szCs w:val="24"/>
                </w:rPr>
                <w:t>30</w:t>
              </w:r>
              <w:r w:rsidRPr="003C4EEC">
                <w:rPr>
                  <w:rFonts w:ascii="Times New Roman" w:hAnsi="Times New Roman"/>
                  <w:noProof/>
                  <w:color w:val="000000"/>
                  <w:sz w:val="24"/>
                  <w:szCs w:val="24"/>
                  <w:vertAlign w:val="superscript"/>
                </w:rPr>
                <w:t>0</w:t>
              </w:r>
              <w:r w:rsidRPr="003C4EEC">
                <w:rPr>
                  <w:rFonts w:ascii="Times New Roman" w:hAnsi="Times New Roman"/>
                  <w:noProof/>
                  <w:color w:val="000000"/>
                  <w:sz w:val="24"/>
                  <w:szCs w:val="24"/>
                </w:rPr>
                <w:t>C</w:t>
              </w:r>
            </w:smartTag>
            <w:r w:rsidRPr="003C4EEC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 ‘de 100 gr. Su+10gr pudra şeker</w:t>
            </w:r>
          </w:p>
          <w:p w:rsidR="0013676B" w:rsidRPr="003C4EEC" w:rsidRDefault="0013676B" w:rsidP="00574B01">
            <w:pPr>
              <w:pStyle w:val="NoSpacing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C4EEC">
              <w:rPr>
                <w:rFonts w:ascii="Times New Roman" w:hAnsi="Times New Roman"/>
                <w:noProof/>
                <w:sz w:val="24"/>
                <w:szCs w:val="24"/>
              </w:rPr>
              <w:t>Dört ayrı kapta yukarıdaki çözeltiler hazırlandığında</w:t>
            </w:r>
          </w:p>
          <w:p w:rsidR="0013676B" w:rsidRPr="003C4EEC" w:rsidRDefault="0013676B" w:rsidP="00574B01">
            <w:pPr>
              <w:pStyle w:val="NoSpacing"/>
              <w:rPr>
                <w:noProof/>
              </w:rPr>
            </w:pPr>
            <w:r w:rsidRPr="003C4EEC">
              <w:rPr>
                <w:rFonts w:ascii="Times New Roman" w:hAnsi="Times New Roman"/>
                <w:noProof/>
                <w:sz w:val="24"/>
                <w:szCs w:val="24"/>
              </w:rPr>
              <w:t xml:space="preserve"> çözünme hızını büyükten küçüğe doğru sıralayınız</w:t>
            </w:r>
            <w:r w:rsidRPr="003C4EEC">
              <w:rPr>
                <w:noProof/>
              </w:rPr>
              <w:t>.</w:t>
            </w:r>
          </w:p>
          <w:p w:rsidR="0013676B" w:rsidRPr="003C4EEC" w:rsidRDefault="0013676B" w:rsidP="003C4EEC">
            <w:pPr>
              <w:autoSpaceDE w:val="0"/>
              <w:autoSpaceDN w:val="0"/>
              <w:adjustRightInd w:val="0"/>
              <w:spacing w:after="0" w:line="240" w:lineRule="auto"/>
              <w:ind w:right="-1031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</w:p>
          <w:p w:rsidR="0013676B" w:rsidRPr="003C4EEC" w:rsidRDefault="0013676B" w:rsidP="003C4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C4EEC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A) IV&gt;II&gt;III&gt;I                      B) I&gt;II&gt;IV&gt;III                    C)  I&gt;II&gt;III&gt;IV                     D) IV&gt;III&gt;II&gt;I</w:t>
            </w:r>
          </w:p>
        </w:tc>
        <w:tc>
          <w:tcPr>
            <w:tcW w:w="5538" w:type="dxa"/>
          </w:tcPr>
          <w:p w:rsidR="0013676B" w:rsidRPr="003C4EEC" w:rsidRDefault="0013676B" w:rsidP="00546B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C4EEC">
              <w:rPr>
                <w:rFonts w:ascii="Arial" w:hAnsi="Arial" w:cs="Arial"/>
                <w:b/>
                <w:sz w:val="20"/>
                <w:szCs w:val="20"/>
              </w:rPr>
              <w:t xml:space="preserve">7) </w:t>
            </w:r>
            <w:r w:rsidRPr="003C4EEC"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pict>
                <v:shape id="Picture 1" o:spid="_x0000_i1032" type="#_x0000_t75" alt="Adsız" style="width:269.25pt;height:102pt;visibility:visible">
                  <v:imagedata r:id="rId14" o:title=""/>
                </v:shape>
              </w:pict>
            </w:r>
          </w:p>
          <w:p w:rsidR="0013676B" w:rsidRPr="003C4EEC" w:rsidRDefault="0013676B" w:rsidP="003C4EEC">
            <w:pPr>
              <w:shd w:val="clear" w:color="auto" w:fill="FFFFFF"/>
              <w:spacing w:after="0" w:line="300" w:lineRule="atLeast"/>
              <w:rPr>
                <w:rFonts w:ascii="Arial" w:hAnsi="Arial" w:cs="Arial"/>
                <w:b/>
                <w:spacing w:val="15"/>
                <w:sz w:val="20"/>
                <w:szCs w:val="20"/>
                <w:lang w:eastAsia="tr-TR"/>
              </w:rPr>
            </w:pPr>
            <w:r w:rsidRPr="003C4EEC">
              <w:rPr>
                <w:rFonts w:ascii="Arial" w:hAnsi="Arial" w:cs="Arial"/>
                <w:b/>
                <w:sz w:val="20"/>
                <w:szCs w:val="20"/>
              </w:rPr>
              <w:t>8)</w:t>
            </w:r>
            <w:r w:rsidRPr="003C4EEC">
              <w:rPr>
                <w:rFonts w:ascii="Arial" w:hAnsi="Arial" w:cs="Arial"/>
                <w:b/>
                <w:spacing w:val="15"/>
                <w:sz w:val="20"/>
                <w:szCs w:val="20"/>
                <w:lang w:eastAsia="tr-TR"/>
              </w:rPr>
              <w:t xml:space="preserve"> </w:t>
            </w:r>
          </w:p>
          <w:p w:rsidR="0013676B" w:rsidRPr="003C4EEC" w:rsidRDefault="0013676B" w:rsidP="003C4EE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b/>
                <w:spacing w:val="15"/>
                <w:sz w:val="20"/>
                <w:szCs w:val="20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Resim 19" o:spid="_x0000_s1060" type="#_x0000_t75" style="position:absolute;margin-left:1.75pt;margin-top:.2pt;width:167.25pt;height:71.25pt;z-index:251651584;visibility:visible">
                  <v:imagedata r:id="rId15" o:title="" cropbottom="30936f" cropleft="1980f" cropright="23406f"/>
                  <w10:wrap type="square"/>
                </v:shape>
              </w:pict>
            </w:r>
            <w:r w:rsidRPr="003C4EEC">
              <w:rPr>
                <w:rFonts w:ascii="Times New Roman" w:hAnsi="Times New Roman"/>
                <w:b/>
                <w:spacing w:val="15"/>
                <w:sz w:val="20"/>
                <w:szCs w:val="20"/>
                <w:lang w:eastAsia="tr-TR"/>
              </w:rPr>
              <w:t>Şekildeki elektrik devresinde K ve L anahtarı kapatıldığında hangi lamba ya da lambalar ışık verir?</w:t>
            </w:r>
          </w:p>
          <w:p w:rsidR="0013676B" w:rsidRPr="003C4EEC" w:rsidRDefault="0013676B" w:rsidP="003C4EEC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after="0" w:line="300" w:lineRule="atLeast"/>
              <w:rPr>
                <w:rFonts w:ascii="Times New Roman" w:hAnsi="Times New Roman"/>
                <w:b/>
                <w:spacing w:val="15"/>
                <w:sz w:val="20"/>
                <w:szCs w:val="20"/>
                <w:lang w:eastAsia="tr-TR"/>
              </w:rPr>
            </w:pPr>
            <w:r w:rsidRPr="003C4EEC">
              <w:rPr>
                <w:rFonts w:ascii="Times New Roman" w:hAnsi="Times New Roman"/>
                <w:b/>
                <w:spacing w:val="15"/>
                <w:sz w:val="20"/>
                <w:szCs w:val="20"/>
                <w:lang w:eastAsia="tr-TR"/>
              </w:rPr>
              <w:t>1,3,2    B) Yalnız 4  C) 1 ve 4  D) 1,2,3 ve 4</w:t>
            </w:r>
          </w:p>
          <w:p w:rsidR="0013676B" w:rsidRPr="003C4EEC" w:rsidRDefault="0013676B" w:rsidP="003C4EEC">
            <w:pPr>
              <w:shd w:val="clear" w:color="auto" w:fill="FFFFFF"/>
              <w:spacing w:after="0" w:line="300" w:lineRule="atLeast"/>
              <w:rPr>
                <w:rFonts w:ascii="Times New Roman" w:hAnsi="Times New Roman"/>
                <w:b/>
                <w:spacing w:val="15"/>
                <w:sz w:val="20"/>
                <w:szCs w:val="20"/>
                <w:lang w:eastAsia="tr-TR"/>
              </w:rPr>
            </w:pPr>
            <w:r w:rsidRPr="003C4EEC">
              <w:rPr>
                <w:rFonts w:ascii="Times New Roman" w:hAnsi="Times New Roman"/>
                <w:b/>
                <w:spacing w:val="15"/>
                <w:sz w:val="20"/>
                <w:szCs w:val="20"/>
                <w:lang w:eastAsia="tr-TR"/>
              </w:rPr>
              <w:t>9)</w:t>
            </w:r>
          </w:p>
          <w:p w:rsidR="0013676B" w:rsidRPr="003C4EEC" w:rsidRDefault="0013676B" w:rsidP="003C4EEC">
            <w:pPr>
              <w:shd w:val="clear" w:color="auto" w:fill="FFFFFF"/>
              <w:spacing w:after="0" w:line="300" w:lineRule="atLeast"/>
              <w:rPr>
                <w:rFonts w:ascii="Times New Roman" w:hAnsi="Times New Roman"/>
                <w:b/>
                <w:spacing w:val="15"/>
                <w:sz w:val="20"/>
                <w:szCs w:val="20"/>
                <w:lang w:eastAsia="tr-TR"/>
              </w:rPr>
            </w:pPr>
            <w:r w:rsidRPr="003C4EEC">
              <w:rPr>
                <w:rFonts w:ascii="Times New Roman" w:hAnsi="Times New Roman"/>
                <w:b/>
                <w:noProof/>
                <w:spacing w:val="15"/>
                <w:sz w:val="20"/>
                <w:szCs w:val="20"/>
                <w:lang w:eastAsia="tr-TR"/>
              </w:rPr>
              <w:pict>
                <v:shape id="Resim 64" o:spid="_x0000_i1033" type="#_x0000_t75" style="width:253.5pt;height:174pt;visibility:visible">
                  <v:imagedata r:id="rId16" o:title="" gain="109227f" blacklevel="-6554f"/>
                </v:shape>
              </w:pict>
            </w:r>
          </w:p>
          <w:p w:rsidR="0013676B" w:rsidRPr="003C4EEC" w:rsidRDefault="0013676B" w:rsidP="003C4E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  <w:p w:rsidR="0013676B" w:rsidRPr="003C4EEC" w:rsidRDefault="0013676B" w:rsidP="003C4E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_x0000_s1061" type="#_x0000_t75" style="position:absolute;margin-left:6.35pt;margin-top:18.35pt;width:253.5pt;height:168.25pt;z-index:251652608">
                  <v:imagedata r:id="rId17" o:title="" gain="109227f" blacklevel="-6554f"/>
                  <w10:wrap type="square"/>
                </v:shape>
                <o:OLEObject Type="Embed" ProgID="PBrush" ShapeID="_x0000_s1061" DrawAspect="Content" ObjectID="_1525785798" r:id="rId18"/>
              </w:pict>
            </w:r>
            <w:r w:rsidRPr="003C4EEC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10)</w:t>
            </w:r>
          </w:p>
          <w:p w:rsidR="0013676B" w:rsidRPr="003C4EEC" w:rsidRDefault="0013676B" w:rsidP="003C4EEC">
            <w:pPr>
              <w:shd w:val="clear" w:color="auto" w:fill="FFFFFF"/>
              <w:spacing w:after="0" w:line="240" w:lineRule="atLeast"/>
              <w:ind w:right="-142"/>
              <w:rPr>
                <w:rFonts w:ascii="Arial" w:hAnsi="Arial" w:cs="Arial"/>
                <w:b/>
                <w:spacing w:val="15"/>
                <w:sz w:val="20"/>
                <w:szCs w:val="20"/>
                <w:lang w:eastAsia="tr-TR"/>
              </w:rPr>
            </w:pPr>
          </w:p>
          <w:p w:rsidR="0013676B" w:rsidRPr="003C4EEC" w:rsidRDefault="0013676B" w:rsidP="003C4EEC">
            <w:pPr>
              <w:shd w:val="clear" w:color="auto" w:fill="FFFFFF"/>
              <w:spacing w:after="0" w:line="240" w:lineRule="atLeast"/>
              <w:ind w:right="-142"/>
              <w:rPr>
                <w:rFonts w:ascii="Times New Roman" w:hAnsi="Times New Roman"/>
                <w:b/>
                <w:sz w:val="24"/>
                <w:szCs w:val="24"/>
              </w:rPr>
            </w:pPr>
            <w:r w:rsidRPr="003C4EEC">
              <w:rPr>
                <w:rFonts w:ascii="Arial" w:hAnsi="Arial" w:cs="Arial"/>
                <w:b/>
                <w:spacing w:val="15"/>
                <w:sz w:val="20"/>
                <w:szCs w:val="20"/>
                <w:lang w:eastAsia="tr-TR"/>
              </w:rPr>
              <w:t>11)</w:t>
            </w:r>
            <w:r w:rsidRPr="003C4EEC">
              <w:t xml:space="preserve"> </w:t>
            </w:r>
            <w:r w:rsidRPr="003C4EEC">
              <w:rPr>
                <w:rFonts w:ascii="Times New Roman" w:hAnsi="Times New Roman"/>
                <w:sz w:val="24"/>
                <w:szCs w:val="24"/>
              </w:rPr>
              <w:t>Seval Öğretmen, OH</w:t>
            </w:r>
            <w:r w:rsidRPr="003C4EEC">
              <w:rPr>
                <w:rFonts w:ascii="Times New Roman" w:hAnsi="Times New Roman"/>
                <w:sz w:val="24"/>
                <w:szCs w:val="24"/>
                <w:vertAlign w:val="superscript"/>
              </w:rPr>
              <w:t>-</w:t>
            </w:r>
            <w:r w:rsidRPr="003C4EEC">
              <w:rPr>
                <w:rFonts w:ascii="Times New Roman" w:hAnsi="Times New Roman"/>
                <w:sz w:val="24"/>
                <w:szCs w:val="24"/>
              </w:rPr>
              <w:t xml:space="preserve"> iyonunu örnek olarak vermiştir</w:t>
            </w:r>
            <w:r w:rsidRPr="003C4EE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3676B" w:rsidRPr="003C4EEC" w:rsidRDefault="0013676B" w:rsidP="003C4EE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C4EEC">
              <w:rPr>
                <w:rFonts w:ascii="Times New Roman" w:hAnsi="Times New Roman"/>
                <w:b/>
                <w:sz w:val="24"/>
                <w:szCs w:val="24"/>
              </w:rPr>
              <w:t xml:space="preserve"> Ahmet :</w:t>
            </w:r>
            <w:r w:rsidRPr="003C4EEC">
              <w:rPr>
                <w:rFonts w:ascii="Times New Roman" w:hAnsi="Times New Roman"/>
                <w:sz w:val="24"/>
                <w:szCs w:val="24"/>
              </w:rPr>
              <w:t xml:space="preserve"> Anyondur. </w:t>
            </w:r>
            <w:r w:rsidRPr="003C4EEC">
              <w:rPr>
                <w:rFonts w:ascii="Times New Roman" w:hAnsi="Times New Roman"/>
                <w:b/>
                <w:sz w:val="24"/>
                <w:szCs w:val="24"/>
              </w:rPr>
              <w:t xml:space="preserve">Gizem: </w:t>
            </w:r>
            <w:r w:rsidRPr="003C4EEC">
              <w:rPr>
                <w:rFonts w:ascii="Times New Roman" w:hAnsi="Times New Roman"/>
                <w:sz w:val="24"/>
                <w:szCs w:val="24"/>
              </w:rPr>
              <w:t xml:space="preserve">Çok atomlu iyondur. </w:t>
            </w:r>
          </w:p>
          <w:p w:rsidR="0013676B" w:rsidRPr="003C4EEC" w:rsidRDefault="0013676B" w:rsidP="003C4EE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C4EEC">
              <w:rPr>
                <w:rFonts w:ascii="Times New Roman" w:hAnsi="Times New Roman"/>
                <w:b/>
                <w:sz w:val="24"/>
                <w:szCs w:val="24"/>
              </w:rPr>
              <w:t>Esra:</w:t>
            </w:r>
            <w:r w:rsidRPr="003C4EEC">
              <w:rPr>
                <w:rFonts w:ascii="Times New Roman" w:hAnsi="Times New Roman"/>
                <w:sz w:val="24"/>
                <w:szCs w:val="24"/>
              </w:rPr>
              <w:t xml:space="preserve"> Katyondur. </w:t>
            </w:r>
            <w:r w:rsidRPr="003C4EEC">
              <w:rPr>
                <w:rFonts w:ascii="Times New Roman" w:hAnsi="Times New Roman"/>
                <w:b/>
                <w:sz w:val="24"/>
                <w:szCs w:val="24"/>
              </w:rPr>
              <w:t>Sıla :</w:t>
            </w:r>
            <w:r w:rsidRPr="003C4EEC">
              <w:rPr>
                <w:rFonts w:ascii="Times New Roman" w:hAnsi="Times New Roman"/>
                <w:sz w:val="24"/>
                <w:szCs w:val="24"/>
              </w:rPr>
              <w:t xml:space="preserve"> O ve H atomlarını barındırır. </w:t>
            </w:r>
          </w:p>
          <w:p w:rsidR="0013676B" w:rsidRPr="003C4EEC" w:rsidRDefault="0013676B" w:rsidP="003C4EE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C4EEC">
              <w:rPr>
                <w:rFonts w:ascii="Times New Roman" w:hAnsi="Times New Roman"/>
                <w:sz w:val="24"/>
                <w:szCs w:val="24"/>
              </w:rPr>
              <w:t xml:space="preserve">Buna göre, öğrencilerden hangisi OH- iyonu ile ilgili yanlış bilgi vermiştir? </w:t>
            </w:r>
          </w:p>
          <w:p w:rsidR="0013676B" w:rsidRPr="003C4EEC" w:rsidRDefault="0013676B" w:rsidP="003C4EE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b/>
                <w:spacing w:val="15"/>
                <w:sz w:val="24"/>
                <w:szCs w:val="24"/>
                <w:lang w:eastAsia="tr-TR"/>
              </w:rPr>
            </w:pPr>
            <w:r w:rsidRPr="003C4EEC">
              <w:rPr>
                <w:rFonts w:ascii="Times New Roman" w:hAnsi="Times New Roman"/>
                <w:b/>
                <w:sz w:val="24"/>
                <w:szCs w:val="24"/>
              </w:rPr>
              <w:t>A)</w:t>
            </w:r>
            <w:r w:rsidRPr="003C4EEC">
              <w:rPr>
                <w:rFonts w:ascii="Times New Roman" w:hAnsi="Times New Roman"/>
                <w:sz w:val="24"/>
                <w:szCs w:val="24"/>
              </w:rPr>
              <w:t xml:space="preserve"> Ahmet          </w:t>
            </w:r>
            <w:r w:rsidRPr="003C4EEC">
              <w:rPr>
                <w:rFonts w:ascii="Times New Roman" w:hAnsi="Times New Roman"/>
                <w:b/>
                <w:sz w:val="24"/>
                <w:szCs w:val="24"/>
              </w:rPr>
              <w:t>B)</w:t>
            </w:r>
            <w:r w:rsidRPr="003C4EEC">
              <w:rPr>
                <w:rFonts w:ascii="Times New Roman" w:hAnsi="Times New Roman"/>
                <w:sz w:val="24"/>
                <w:szCs w:val="24"/>
              </w:rPr>
              <w:t xml:space="preserve"> Gizem      </w:t>
            </w:r>
            <w:r w:rsidRPr="003C4EEC">
              <w:rPr>
                <w:rFonts w:ascii="Times New Roman" w:hAnsi="Times New Roman"/>
                <w:b/>
                <w:sz w:val="24"/>
                <w:szCs w:val="24"/>
              </w:rPr>
              <w:t>C)</w:t>
            </w:r>
            <w:r w:rsidRPr="003C4EEC">
              <w:rPr>
                <w:rFonts w:ascii="Times New Roman" w:hAnsi="Times New Roman"/>
                <w:sz w:val="24"/>
                <w:szCs w:val="24"/>
              </w:rPr>
              <w:t xml:space="preserve"> Esra      </w:t>
            </w:r>
            <w:r w:rsidRPr="003C4EEC">
              <w:rPr>
                <w:rFonts w:ascii="Times New Roman" w:hAnsi="Times New Roman"/>
                <w:b/>
                <w:sz w:val="24"/>
                <w:szCs w:val="24"/>
              </w:rPr>
              <w:t>D)</w:t>
            </w:r>
            <w:r w:rsidRPr="003C4EEC">
              <w:rPr>
                <w:rFonts w:ascii="Times New Roman" w:hAnsi="Times New Roman"/>
                <w:sz w:val="24"/>
                <w:szCs w:val="24"/>
              </w:rPr>
              <w:t xml:space="preserve"> Sıla</w:t>
            </w:r>
          </w:p>
          <w:p w:rsidR="0013676B" w:rsidRPr="003C4EEC" w:rsidRDefault="0013676B" w:rsidP="003C4EEC">
            <w:pPr>
              <w:shd w:val="clear" w:color="auto" w:fill="FFFFFF"/>
              <w:spacing w:after="0" w:line="300" w:lineRule="atLeast"/>
              <w:rPr>
                <w:rFonts w:ascii="Arial" w:hAnsi="Arial" w:cs="Arial"/>
                <w:b/>
                <w:spacing w:val="15"/>
                <w:sz w:val="20"/>
                <w:szCs w:val="20"/>
                <w:lang w:eastAsia="tr-TR"/>
              </w:rPr>
            </w:pPr>
          </w:p>
          <w:p w:rsidR="0013676B" w:rsidRPr="003C4EEC" w:rsidRDefault="0013676B" w:rsidP="003C4EEC">
            <w:pPr>
              <w:shd w:val="clear" w:color="auto" w:fill="FFFFFF"/>
              <w:spacing w:after="0" w:line="300" w:lineRule="atLeast"/>
              <w:rPr>
                <w:rFonts w:ascii="Arial" w:hAnsi="Arial" w:cs="Arial"/>
                <w:b/>
                <w:spacing w:val="15"/>
                <w:sz w:val="20"/>
                <w:szCs w:val="20"/>
                <w:lang w:eastAsia="tr-TR"/>
              </w:rPr>
            </w:pPr>
          </w:p>
          <w:p w:rsidR="0013676B" w:rsidRPr="003C4EEC" w:rsidRDefault="0013676B" w:rsidP="003C4EEC">
            <w:pPr>
              <w:shd w:val="clear" w:color="auto" w:fill="FFFFFF"/>
              <w:spacing w:after="0" w:line="300" w:lineRule="atLeast"/>
              <w:rPr>
                <w:rFonts w:ascii="Arial" w:hAnsi="Arial" w:cs="Arial"/>
                <w:b/>
                <w:spacing w:val="15"/>
                <w:sz w:val="20"/>
                <w:szCs w:val="20"/>
                <w:lang w:eastAsia="tr-TR"/>
              </w:rPr>
            </w:pPr>
            <w:r w:rsidRPr="003C4EEC">
              <w:rPr>
                <w:rFonts w:ascii="Arial" w:hAnsi="Arial" w:cs="Arial"/>
                <w:b/>
                <w:spacing w:val="15"/>
                <w:sz w:val="20"/>
                <w:szCs w:val="20"/>
                <w:lang w:eastAsia="tr-TR"/>
              </w:rPr>
              <w:t>19)</w:t>
            </w:r>
          </w:p>
          <w:p w:rsidR="0013676B" w:rsidRPr="003C4EEC" w:rsidRDefault="0013676B" w:rsidP="003C4EEC">
            <w:pPr>
              <w:shd w:val="clear" w:color="auto" w:fill="FFFFFF"/>
              <w:spacing w:after="0" w:line="300" w:lineRule="atLeast"/>
              <w:rPr>
                <w:rFonts w:ascii="Arial" w:hAnsi="Arial" w:cs="Arial"/>
                <w:b/>
                <w:spacing w:val="15"/>
                <w:sz w:val="20"/>
                <w:szCs w:val="20"/>
                <w:lang w:eastAsia="tr-TR"/>
              </w:rPr>
            </w:pPr>
            <w:r w:rsidRPr="003C4EEC">
              <w:rPr>
                <w:rFonts w:ascii="Arial" w:hAnsi="Arial" w:cs="Arial"/>
                <w:b/>
                <w:noProof/>
                <w:spacing w:val="15"/>
                <w:sz w:val="20"/>
                <w:szCs w:val="20"/>
                <w:lang w:eastAsia="tr-TR"/>
              </w:rPr>
              <w:pict>
                <v:shape id="Resim 36" o:spid="_x0000_i1036" type="#_x0000_t75" style="width:252pt;height:1in;visibility:visible">
                  <v:imagedata r:id="rId19" o:title="" gain="93623f" blacklevel="-3277f"/>
                </v:shape>
              </w:pict>
            </w:r>
          </w:p>
          <w:p w:rsidR="0013676B" w:rsidRPr="003C4EEC" w:rsidRDefault="0013676B" w:rsidP="003C4EEC">
            <w:pPr>
              <w:shd w:val="clear" w:color="auto" w:fill="FFFFFF"/>
              <w:spacing w:after="0" w:line="300" w:lineRule="atLeast"/>
              <w:rPr>
                <w:rFonts w:ascii="Arial" w:hAnsi="Arial" w:cs="Arial"/>
                <w:b/>
                <w:spacing w:val="15"/>
                <w:sz w:val="20"/>
                <w:szCs w:val="20"/>
                <w:lang w:eastAsia="tr-TR"/>
              </w:rPr>
            </w:pPr>
            <w:r w:rsidRPr="003C4EEC">
              <w:rPr>
                <w:rFonts w:ascii="Arial" w:hAnsi="Arial" w:cs="Arial"/>
                <w:b/>
                <w:noProof/>
                <w:spacing w:val="15"/>
                <w:sz w:val="20"/>
                <w:szCs w:val="20"/>
                <w:lang w:eastAsia="tr-TR"/>
              </w:rPr>
              <w:pict>
                <v:shape id="Resim 37" o:spid="_x0000_i1037" type="#_x0000_t75" style="width:269.25pt;height:108pt;visibility:visible">
                  <v:imagedata r:id="rId20" o:title="" gain="109227f" blacklevel="-6554f"/>
                </v:shape>
              </w:pict>
            </w:r>
          </w:p>
          <w:p w:rsidR="0013676B" w:rsidRPr="003C4EEC" w:rsidRDefault="0013676B" w:rsidP="003C4EEC">
            <w:pPr>
              <w:shd w:val="clear" w:color="auto" w:fill="FFFFFF"/>
              <w:spacing w:after="0" w:line="300" w:lineRule="atLeast"/>
              <w:rPr>
                <w:rFonts w:ascii="Arial" w:hAnsi="Arial" w:cs="Arial"/>
                <w:b/>
                <w:spacing w:val="15"/>
                <w:sz w:val="20"/>
                <w:szCs w:val="20"/>
                <w:lang w:eastAsia="tr-TR"/>
              </w:rPr>
            </w:pPr>
          </w:p>
          <w:p w:rsidR="0013676B" w:rsidRPr="003C4EEC" w:rsidRDefault="0013676B" w:rsidP="003C4EEC">
            <w:pPr>
              <w:tabs>
                <w:tab w:val="left" w:pos="1782"/>
                <w:tab w:val="left" w:pos="5156"/>
                <w:tab w:val="left" w:pos="5404"/>
                <w:tab w:val="left" w:pos="5643"/>
                <w:tab w:val="left" w:pos="5882"/>
                <w:tab w:val="left" w:pos="6066"/>
              </w:tabs>
              <w:spacing w:after="0" w:line="240" w:lineRule="auto"/>
              <w:ind w:left="-36"/>
              <w:rPr>
                <w:rFonts w:ascii="Verdana" w:hAnsi="Verdana"/>
                <w:sz w:val="18"/>
                <w:szCs w:val="18"/>
              </w:rPr>
            </w:pPr>
            <w:r w:rsidRPr="003C4EEC">
              <w:rPr>
                <w:rFonts w:ascii="Verdana" w:hAnsi="Verdana"/>
                <w:b/>
                <w:sz w:val="18"/>
                <w:szCs w:val="18"/>
              </w:rPr>
              <w:t>20)</w:t>
            </w:r>
            <w:r w:rsidRPr="003C4EEC">
              <w:rPr>
                <w:rFonts w:ascii="Verdana" w:hAnsi="Verdana"/>
                <w:sz w:val="18"/>
                <w:szCs w:val="18"/>
              </w:rPr>
              <w:t xml:space="preserve">Aşağıdaki devrede </w:t>
            </w:r>
            <w:r w:rsidRPr="003C4EEC">
              <w:rPr>
                <w:rFonts w:ascii="Verdana" w:hAnsi="Verdana"/>
                <w:b/>
                <w:sz w:val="18"/>
                <w:szCs w:val="18"/>
              </w:rPr>
              <w:t xml:space="preserve">yalnız K </w:t>
            </w:r>
            <w:r w:rsidRPr="003C4EEC">
              <w:rPr>
                <w:rFonts w:ascii="Verdana" w:hAnsi="Verdana"/>
                <w:sz w:val="18"/>
                <w:szCs w:val="18"/>
              </w:rPr>
              <w:t>ampülünün yanabilmesi</w:t>
            </w:r>
            <w:r w:rsidRPr="003C4EEC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3C4EEC">
              <w:rPr>
                <w:rFonts w:ascii="Verdana" w:hAnsi="Verdana"/>
                <w:sz w:val="18"/>
                <w:szCs w:val="18"/>
              </w:rPr>
              <w:t>için hangi anahtarların kapatılması gerekmektedir?</w:t>
            </w:r>
          </w:p>
          <w:p w:rsidR="0013676B" w:rsidRPr="003C4EEC" w:rsidRDefault="0013676B" w:rsidP="003C4EEC">
            <w:pPr>
              <w:tabs>
                <w:tab w:val="left" w:pos="1782"/>
                <w:tab w:val="left" w:pos="5156"/>
                <w:tab w:val="left" w:pos="5404"/>
                <w:tab w:val="left" w:pos="5643"/>
                <w:tab w:val="left" w:pos="5882"/>
                <w:tab w:val="left" w:pos="6066"/>
              </w:tabs>
              <w:spacing w:after="0" w:line="240" w:lineRule="auto"/>
              <w:ind w:left="-142"/>
              <w:rPr>
                <w:noProof/>
              </w:rPr>
            </w:pPr>
            <w:r>
              <w:rPr>
                <w:noProof/>
                <w:lang w:eastAsia="tr-TR"/>
              </w:rPr>
              <w:pict>
                <v:shape id="Resim 34" o:spid="_x0000_s1062" type="#_x0000_t75" style="position:absolute;left:0;text-align:left;margin-left:6.35pt;margin-top:.15pt;width:144.75pt;height:84.75pt;z-index:251654656;visibility:visible">
                  <v:imagedata r:id="rId21" o:title=""/>
                  <w10:wrap type="square"/>
                </v:shape>
              </w:pict>
            </w:r>
            <w:r w:rsidRPr="003C4EEC">
              <w:rPr>
                <w:noProof/>
              </w:rPr>
              <w:t xml:space="preserve">                  </w:t>
            </w:r>
          </w:p>
          <w:p w:rsidR="0013676B" w:rsidRPr="003C4EEC" w:rsidRDefault="0013676B" w:rsidP="003C4EEC">
            <w:pPr>
              <w:tabs>
                <w:tab w:val="left" w:pos="1782"/>
                <w:tab w:val="left" w:pos="5156"/>
                <w:tab w:val="left" w:pos="5404"/>
                <w:tab w:val="left" w:pos="5643"/>
                <w:tab w:val="left" w:pos="5882"/>
                <w:tab w:val="left" w:pos="6066"/>
              </w:tabs>
              <w:spacing w:after="0" w:line="240" w:lineRule="auto"/>
              <w:ind w:left="-142"/>
              <w:rPr>
                <w:rFonts w:ascii="Verdana" w:hAnsi="Verdana"/>
                <w:b/>
                <w:sz w:val="18"/>
                <w:szCs w:val="18"/>
              </w:rPr>
            </w:pPr>
            <w:r w:rsidRPr="003C4EEC">
              <w:rPr>
                <w:b/>
                <w:noProof/>
              </w:rPr>
              <w:t>A)</w:t>
            </w:r>
            <w:r w:rsidRPr="003C4EEC">
              <w:rPr>
                <w:noProof/>
              </w:rPr>
              <w:t xml:space="preserve">  1 ve 2</w:t>
            </w:r>
          </w:p>
          <w:p w:rsidR="0013676B" w:rsidRPr="003C4EEC" w:rsidRDefault="0013676B" w:rsidP="003C4EEC">
            <w:pPr>
              <w:tabs>
                <w:tab w:val="left" w:pos="1782"/>
                <w:tab w:val="left" w:pos="5156"/>
                <w:tab w:val="left" w:pos="5404"/>
                <w:tab w:val="left" w:pos="5643"/>
                <w:tab w:val="left" w:pos="5882"/>
                <w:tab w:val="left" w:pos="6066"/>
              </w:tabs>
              <w:spacing w:after="0" w:line="240" w:lineRule="auto"/>
              <w:ind w:left="-142"/>
              <w:rPr>
                <w:rFonts w:ascii="Verdana" w:hAnsi="Verdana"/>
                <w:b/>
                <w:sz w:val="18"/>
                <w:szCs w:val="18"/>
              </w:rPr>
            </w:pPr>
            <w:r w:rsidRPr="003C4EEC">
              <w:rPr>
                <w:rFonts w:ascii="Verdana" w:hAnsi="Verdana"/>
                <w:b/>
                <w:sz w:val="18"/>
                <w:szCs w:val="18"/>
              </w:rPr>
              <w:t xml:space="preserve">B) </w:t>
            </w:r>
            <w:r w:rsidRPr="003C4EEC">
              <w:rPr>
                <w:rFonts w:ascii="Verdana" w:hAnsi="Verdana"/>
                <w:sz w:val="18"/>
                <w:szCs w:val="18"/>
              </w:rPr>
              <w:t>1, 3, 4</w:t>
            </w:r>
          </w:p>
          <w:p w:rsidR="0013676B" w:rsidRPr="003C4EEC" w:rsidRDefault="0013676B" w:rsidP="003C4EEC">
            <w:pPr>
              <w:tabs>
                <w:tab w:val="left" w:pos="1782"/>
                <w:tab w:val="left" w:pos="5156"/>
                <w:tab w:val="left" w:pos="5404"/>
                <w:tab w:val="left" w:pos="5643"/>
                <w:tab w:val="left" w:pos="5882"/>
                <w:tab w:val="left" w:pos="6066"/>
              </w:tabs>
              <w:spacing w:after="0" w:line="240" w:lineRule="auto"/>
              <w:ind w:left="-142"/>
              <w:rPr>
                <w:rFonts w:ascii="Verdana" w:hAnsi="Verdana"/>
                <w:b/>
                <w:sz w:val="18"/>
                <w:szCs w:val="18"/>
              </w:rPr>
            </w:pPr>
            <w:r w:rsidRPr="003C4EEC">
              <w:rPr>
                <w:rFonts w:ascii="Verdana" w:hAnsi="Verdana"/>
                <w:b/>
                <w:sz w:val="18"/>
                <w:szCs w:val="18"/>
              </w:rPr>
              <w:t xml:space="preserve">C) </w:t>
            </w:r>
            <w:r w:rsidRPr="003C4EEC">
              <w:rPr>
                <w:rFonts w:ascii="Verdana" w:hAnsi="Verdana"/>
                <w:sz w:val="18"/>
                <w:szCs w:val="18"/>
              </w:rPr>
              <w:t>3 ve 4</w:t>
            </w:r>
          </w:p>
          <w:p w:rsidR="0013676B" w:rsidRPr="003C4EEC" w:rsidRDefault="0013676B" w:rsidP="003C4EEC">
            <w:pPr>
              <w:tabs>
                <w:tab w:val="left" w:pos="1782"/>
                <w:tab w:val="left" w:pos="5156"/>
                <w:tab w:val="left" w:pos="5404"/>
                <w:tab w:val="left" w:pos="5643"/>
                <w:tab w:val="left" w:pos="5882"/>
                <w:tab w:val="left" w:pos="6066"/>
              </w:tabs>
              <w:spacing w:after="0" w:line="240" w:lineRule="auto"/>
              <w:ind w:left="-142"/>
              <w:rPr>
                <w:rFonts w:ascii="Verdana" w:hAnsi="Verdana"/>
                <w:sz w:val="18"/>
                <w:szCs w:val="18"/>
              </w:rPr>
            </w:pPr>
            <w:r w:rsidRPr="003C4EEC">
              <w:rPr>
                <w:rFonts w:ascii="Verdana" w:hAnsi="Verdana"/>
                <w:b/>
                <w:sz w:val="18"/>
                <w:szCs w:val="18"/>
              </w:rPr>
              <w:t xml:space="preserve">D) </w:t>
            </w:r>
            <w:r w:rsidRPr="003C4EEC">
              <w:rPr>
                <w:rFonts w:ascii="Verdana" w:hAnsi="Verdana"/>
                <w:sz w:val="18"/>
                <w:szCs w:val="18"/>
              </w:rPr>
              <w:t>1, 2, 3, 4</w:t>
            </w:r>
          </w:p>
          <w:p w:rsidR="0013676B" w:rsidRPr="003C4EEC" w:rsidRDefault="0013676B" w:rsidP="003C4EEC">
            <w:pPr>
              <w:tabs>
                <w:tab w:val="left" w:pos="402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b/>
                <w:spacing w:val="15"/>
                <w:sz w:val="20"/>
                <w:szCs w:val="20"/>
                <w:lang w:eastAsia="tr-TR"/>
              </w:rPr>
            </w:pPr>
          </w:p>
          <w:p w:rsidR="0013676B" w:rsidRPr="003C4EEC" w:rsidRDefault="0013676B" w:rsidP="003C4EEC">
            <w:pPr>
              <w:tabs>
                <w:tab w:val="left" w:pos="402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b/>
                <w:spacing w:val="15"/>
                <w:sz w:val="20"/>
                <w:szCs w:val="20"/>
                <w:lang w:eastAsia="tr-TR"/>
              </w:rPr>
            </w:pPr>
          </w:p>
          <w:p w:rsidR="0013676B" w:rsidRPr="003C4EEC" w:rsidRDefault="0013676B" w:rsidP="003C4EEC">
            <w:pPr>
              <w:tabs>
                <w:tab w:val="left" w:pos="402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b/>
                <w:spacing w:val="15"/>
                <w:sz w:val="20"/>
                <w:szCs w:val="20"/>
                <w:lang w:eastAsia="tr-TR"/>
              </w:rPr>
            </w:pPr>
          </w:p>
          <w:p w:rsidR="0013676B" w:rsidRPr="003C4EEC" w:rsidRDefault="0013676B" w:rsidP="003C4EEC">
            <w:pPr>
              <w:tabs>
                <w:tab w:val="left" w:pos="402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b/>
                <w:spacing w:val="15"/>
                <w:sz w:val="20"/>
                <w:szCs w:val="20"/>
                <w:lang w:eastAsia="tr-TR"/>
              </w:rPr>
            </w:pPr>
          </w:p>
          <w:p w:rsidR="0013676B" w:rsidRPr="003C4EEC" w:rsidRDefault="0013676B" w:rsidP="003C4EEC">
            <w:pPr>
              <w:tabs>
                <w:tab w:val="left" w:pos="4020"/>
              </w:tabs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C4EEC">
              <w:rPr>
                <w:rFonts w:ascii="Arial" w:hAnsi="Arial" w:cs="Arial"/>
                <w:b/>
                <w:spacing w:val="15"/>
                <w:sz w:val="20"/>
                <w:szCs w:val="20"/>
                <w:lang w:eastAsia="tr-TR"/>
              </w:rPr>
              <w:t>21)</w:t>
            </w:r>
            <w:r w:rsidRPr="003C4E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4EEC">
              <w:rPr>
                <w:rFonts w:ascii="Times New Roman" w:hAnsi="Times New Roman"/>
                <w:sz w:val="24"/>
                <w:szCs w:val="24"/>
              </w:rPr>
              <w:t xml:space="preserve">Aşağıda verilen atomlardan hangisi elektron </w:t>
            </w:r>
            <w:r w:rsidRPr="003C4EE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vermeye</w:t>
            </w:r>
            <w:r w:rsidRPr="003C4EEC">
              <w:rPr>
                <w:rFonts w:ascii="Times New Roman" w:hAnsi="Times New Roman"/>
                <w:sz w:val="24"/>
                <w:szCs w:val="24"/>
              </w:rPr>
              <w:t xml:space="preserve"> yatkındır?</w:t>
            </w:r>
          </w:p>
          <w:p w:rsidR="0013676B" w:rsidRPr="003C4EEC" w:rsidRDefault="0013676B" w:rsidP="003C4E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676B" w:rsidRPr="003C4EEC" w:rsidRDefault="0013676B" w:rsidP="003C4E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vertAlign w:val="subscript"/>
              </w:rPr>
            </w:pPr>
            <w:r w:rsidRPr="003C4EEC">
              <w:rPr>
                <w:rFonts w:ascii="Times New Roman" w:hAnsi="Times New Roman"/>
                <w:b/>
                <w:sz w:val="20"/>
                <w:szCs w:val="20"/>
              </w:rPr>
              <w:t>A)</w:t>
            </w:r>
            <w:r w:rsidRPr="003C4EEC">
              <w:rPr>
                <w:rFonts w:ascii="Times New Roman" w:hAnsi="Times New Roman"/>
                <w:sz w:val="20"/>
                <w:szCs w:val="20"/>
              </w:rPr>
              <w:t xml:space="preserve">  X  </w:t>
            </w:r>
            <w:r w:rsidRPr="003C4EEC">
              <w:rPr>
                <w:rFonts w:ascii="Times New Roman" w:hAnsi="Times New Roman"/>
                <w:sz w:val="28"/>
                <w:szCs w:val="28"/>
              </w:rPr>
              <w:t>)</w:t>
            </w:r>
            <w:r w:rsidRPr="003C4EEC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3C4EEC">
              <w:rPr>
                <w:rFonts w:ascii="Times New Roman" w:hAnsi="Times New Roman"/>
                <w:sz w:val="28"/>
                <w:szCs w:val="28"/>
              </w:rPr>
              <w:t>)</w:t>
            </w:r>
            <w:r w:rsidRPr="003C4EEC">
              <w:rPr>
                <w:rFonts w:ascii="Times New Roman" w:hAnsi="Times New Roman"/>
                <w:sz w:val="28"/>
                <w:szCs w:val="28"/>
                <w:vertAlign w:val="subscript"/>
              </w:rPr>
              <w:t>8</w:t>
            </w:r>
            <w:r w:rsidRPr="003C4EEC">
              <w:rPr>
                <w:rFonts w:ascii="Times New Roman" w:hAnsi="Times New Roman"/>
                <w:sz w:val="28"/>
                <w:szCs w:val="28"/>
              </w:rPr>
              <w:t>)</w:t>
            </w:r>
            <w:r w:rsidRPr="003C4EEC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3C4EEC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3C4EEC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3C4EEC">
              <w:rPr>
                <w:rFonts w:ascii="Times New Roman" w:hAnsi="Times New Roman"/>
                <w:b/>
                <w:sz w:val="20"/>
                <w:szCs w:val="20"/>
              </w:rPr>
              <w:t>B)</w:t>
            </w:r>
            <w:r w:rsidRPr="003C4EEC">
              <w:rPr>
                <w:rFonts w:ascii="Times New Roman" w:hAnsi="Times New Roman"/>
                <w:sz w:val="20"/>
                <w:szCs w:val="20"/>
              </w:rPr>
              <w:t xml:space="preserve">   X  </w:t>
            </w:r>
            <w:r w:rsidRPr="003C4EEC">
              <w:rPr>
                <w:rFonts w:ascii="Times New Roman" w:hAnsi="Times New Roman"/>
                <w:sz w:val="28"/>
                <w:szCs w:val="28"/>
              </w:rPr>
              <w:t>)</w:t>
            </w:r>
            <w:r w:rsidRPr="003C4EEC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3C4EEC">
              <w:rPr>
                <w:rFonts w:ascii="Times New Roman" w:hAnsi="Times New Roman"/>
                <w:sz w:val="28"/>
                <w:szCs w:val="28"/>
              </w:rPr>
              <w:t>)</w:t>
            </w:r>
            <w:r w:rsidRPr="003C4EEC">
              <w:rPr>
                <w:rFonts w:ascii="Times New Roman" w:hAnsi="Times New Roman"/>
                <w:sz w:val="28"/>
                <w:szCs w:val="28"/>
                <w:vertAlign w:val="subscript"/>
              </w:rPr>
              <w:t>7</w:t>
            </w:r>
            <w:r w:rsidRPr="003C4EEC"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 w:rsidRPr="003C4EEC">
              <w:rPr>
                <w:rFonts w:ascii="Times New Roman" w:hAnsi="Times New Roman"/>
                <w:b/>
                <w:sz w:val="20"/>
                <w:szCs w:val="20"/>
              </w:rPr>
              <w:t>C)</w:t>
            </w:r>
            <w:r w:rsidRPr="003C4EEC">
              <w:rPr>
                <w:rFonts w:ascii="Times New Roman" w:hAnsi="Times New Roman"/>
                <w:sz w:val="20"/>
                <w:szCs w:val="20"/>
              </w:rPr>
              <w:t xml:space="preserve">  X </w:t>
            </w:r>
            <w:r w:rsidRPr="003C4EEC">
              <w:rPr>
                <w:rFonts w:ascii="Times New Roman" w:hAnsi="Times New Roman"/>
                <w:sz w:val="28"/>
                <w:szCs w:val="28"/>
              </w:rPr>
              <w:t>)</w:t>
            </w:r>
            <w:r w:rsidRPr="003C4EEC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3C4EEC">
              <w:rPr>
                <w:rFonts w:ascii="Times New Roman" w:hAnsi="Times New Roman"/>
                <w:sz w:val="28"/>
                <w:szCs w:val="28"/>
              </w:rPr>
              <w:t>)</w:t>
            </w:r>
            <w:r w:rsidRPr="003C4EEC">
              <w:rPr>
                <w:rFonts w:ascii="Times New Roman" w:hAnsi="Times New Roman"/>
                <w:sz w:val="28"/>
                <w:szCs w:val="28"/>
                <w:vertAlign w:val="subscript"/>
              </w:rPr>
              <w:t>6</w:t>
            </w:r>
            <w:r w:rsidRPr="003C4EEC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          </w:t>
            </w:r>
            <w:r w:rsidRPr="003C4EEC">
              <w:rPr>
                <w:rFonts w:ascii="Times New Roman" w:hAnsi="Times New Roman"/>
                <w:b/>
                <w:sz w:val="20"/>
                <w:szCs w:val="20"/>
              </w:rPr>
              <w:t>D)</w:t>
            </w:r>
            <w:r w:rsidRPr="003C4EEC">
              <w:rPr>
                <w:rFonts w:ascii="Times New Roman" w:hAnsi="Times New Roman"/>
                <w:sz w:val="20"/>
                <w:szCs w:val="20"/>
              </w:rPr>
              <w:t xml:space="preserve">  X  </w:t>
            </w:r>
            <w:r w:rsidRPr="003C4EEC">
              <w:rPr>
                <w:rFonts w:ascii="Times New Roman" w:hAnsi="Times New Roman"/>
                <w:sz w:val="28"/>
                <w:szCs w:val="28"/>
              </w:rPr>
              <w:t>)</w:t>
            </w:r>
            <w:r w:rsidRPr="003C4EEC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3C4EEC">
              <w:rPr>
                <w:rFonts w:ascii="Times New Roman" w:hAnsi="Times New Roman"/>
                <w:sz w:val="28"/>
                <w:szCs w:val="28"/>
              </w:rPr>
              <w:t>)</w:t>
            </w:r>
            <w:r w:rsidRPr="003C4EEC">
              <w:rPr>
                <w:rFonts w:ascii="Times New Roman" w:hAnsi="Times New Roman"/>
                <w:sz w:val="28"/>
                <w:szCs w:val="28"/>
                <w:vertAlign w:val="subscript"/>
              </w:rPr>
              <w:t>8</w:t>
            </w:r>
            <w:r w:rsidRPr="003C4EEC">
              <w:rPr>
                <w:rFonts w:ascii="Times New Roman" w:hAnsi="Times New Roman"/>
                <w:sz w:val="28"/>
                <w:szCs w:val="28"/>
              </w:rPr>
              <w:t>)</w:t>
            </w:r>
            <w:r w:rsidRPr="003C4EEC">
              <w:rPr>
                <w:rFonts w:ascii="Times New Roman" w:hAnsi="Times New Roman"/>
                <w:sz w:val="28"/>
                <w:szCs w:val="28"/>
                <w:vertAlign w:val="subscript"/>
              </w:rPr>
              <w:t>6</w:t>
            </w:r>
          </w:p>
          <w:p w:rsidR="0013676B" w:rsidRPr="003C4EEC" w:rsidRDefault="0013676B" w:rsidP="003C4EEC">
            <w:pPr>
              <w:shd w:val="clear" w:color="auto" w:fill="FFFFFF"/>
              <w:spacing w:after="0" w:line="300" w:lineRule="atLeast"/>
              <w:rPr>
                <w:rFonts w:ascii="Arial" w:hAnsi="Arial" w:cs="Arial"/>
                <w:b/>
                <w:spacing w:val="15"/>
                <w:sz w:val="20"/>
                <w:szCs w:val="20"/>
                <w:lang w:eastAsia="tr-TR"/>
              </w:rPr>
            </w:pPr>
          </w:p>
          <w:p w:rsidR="0013676B" w:rsidRPr="003C4EEC" w:rsidRDefault="0013676B" w:rsidP="003C4E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C4EEC">
              <w:rPr>
                <w:rFonts w:ascii="Arial" w:hAnsi="Arial" w:cs="Arial"/>
                <w:b/>
                <w:spacing w:val="15"/>
                <w:sz w:val="20"/>
                <w:szCs w:val="20"/>
                <w:lang w:eastAsia="tr-TR"/>
              </w:rPr>
              <w:t>22)</w:t>
            </w:r>
            <w:r w:rsidRPr="003C4EE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3C4EEC">
              <w:rPr>
                <w:rFonts w:ascii="Times New Roman" w:hAnsi="Times New Roman"/>
                <w:b/>
                <w:sz w:val="24"/>
                <w:szCs w:val="24"/>
              </w:rPr>
              <w:t>Aşağıdakilerden hangisi saftır ?</w:t>
            </w:r>
          </w:p>
          <w:p w:rsidR="0013676B" w:rsidRPr="003C4EEC" w:rsidRDefault="0013676B" w:rsidP="003C4E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C4EEC">
              <w:rPr>
                <w:rFonts w:ascii="Times New Roman" w:hAnsi="Times New Roman"/>
                <w:b/>
                <w:sz w:val="24"/>
                <w:szCs w:val="24"/>
              </w:rPr>
              <w:t xml:space="preserve">             I.</w:t>
            </w:r>
            <w:r w:rsidRPr="003C4EEC">
              <w:rPr>
                <w:rFonts w:ascii="Times New Roman" w:hAnsi="Times New Roman"/>
                <w:sz w:val="24"/>
                <w:szCs w:val="24"/>
              </w:rPr>
              <w:t>Karışım</w:t>
            </w:r>
            <w:r w:rsidRPr="003C4EEC">
              <w:rPr>
                <w:rFonts w:ascii="Times New Roman" w:hAnsi="Times New Roman"/>
                <w:b/>
                <w:sz w:val="24"/>
                <w:szCs w:val="24"/>
              </w:rPr>
              <w:t xml:space="preserve">   II.</w:t>
            </w:r>
            <w:r w:rsidRPr="003C4EEC">
              <w:rPr>
                <w:rFonts w:ascii="Times New Roman" w:hAnsi="Times New Roman"/>
                <w:sz w:val="24"/>
                <w:szCs w:val="24"/>
              </w:rPr>
              <w:t xml:space="preserve">Bileşik </w:t>
            </w:r>
            <w:r w:rsidRPr="003C4EEC">
              <w:rPr>
                <w:rFonts w:ascii="Times New Roman" w:hAnsi="Times New Roman"/>
                <w:b/>
                <w:sz w:val="24"/>
                <w:szCs w:val="24"/>
              </w:rPr>
              <w:t xml:space="preserve">  III.</w:t>
            </w:r>
            <w:r w:rsidRPr="003C4EEC">
              <w:rPr>
                <w:rFonts w:ascii="Times New Roman" w:hAnsi="Times New Roman"/>
                <w:sz w:val="24"/>
                <w:szCs w:val="24"/>
              </w:rPr>
              <w:t>Element</w:t>
            </w:r>
          </w:p>
          <w:p w:rsidR="0013676B" w:rsidRPr="003C4EEC" w:rsidRDefault="0013676B" w:rsidP="003C4E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C4EEC">
              <w:rPr>
                <w:rFonts w:ascii="Times New Roman" w:hAnsi="Times New Roman"/>
                <w:b/>
                <w:sz w:val="24"/>
                <w:szCs w:val="24"/>
              </w:rPr>
              <w:t xml:space="preserve">A) </w:t>
            </w:r>
            <w:r w:rsidRPr="003C4EEC">
              <w:rPr>
                <w:rFonts w:ascii="Times New Roman" w:hAnsi="Times New Roman"/>
                <w:sz w:val="24"/>
                <w:szCs w:val="24"/>
              </w:rPr>
              <w:t>Yalnız I</w:t>
            </w:r>
            <w:r w:rsidRPr="003C4EEC">
              <w:rPr>
                <w:rFonts w:ascii="Times New Roman" w:hAnsi="Times New Roman"/>
                <w:b/>
                <w:sz w:val="24"/>
                <w:szCs w:val="24"/>
              </w:rPr>
              <w:t xml:space="preserve">     B) </w:t>
            </w:r>
            <w:r w:rsidRPr="003C4EEC">
              <w:rPr>
                <w:rFonts w:ascii="Times New Roman" w:hAnsi="Times New Roman"/>
                <w:sz w:val="24"/>
                <w:szCs w:val="24"/>
              </w:rPr>
              <w:t>II ve III</w:t>
            </w:r>
            <w:r w:rsidRPr="003C4EEC">
              <w:rPr>
                <w:rFonts w:ascii="Times New Roman" w:hAnsi="Times New Roman"/>
                <w:b/>
                <w:sz w:val="24"/>
                <w:szCs w:val="24"/>
              </w:rPr>
              <w:t xml:space="preserve">      C) </w:t>
            </w:r>
            <w:r w:rsidRPr="003C4EEC">
              <w:rPr>
                <w:rFonts w:ascii="Times New Roman" w:hAnsi="Times New Roman"/>
                <w:sz w:val="24"/>
                <w:szCs w:val="24"/>
              </w:rPr>
              <w:t xml:space="preserve">I ve II    </w:t>
            </w:r>
            <w:r w:rsidRPr="003C4EEC">
              <w:rPr>
                <w:rFonts w:ascii="Times New Roman" w:hAnsi="Times New Roman"/>
                <w:b/>
                <w:sz w:val="24"/>
                <w:szCs w:val="24"/>
              </w:rPr>
              <w:t xml:space="preserve">D) </w:t>
            </w:r>
            <w:r w:rsidRPr="003C4EEC">
              <w:rPr>
                <w:rFonts w:ascii="Times New Roman" w:hAnsi="Times New Roman"/>
                <w:sz w:val="24"/>
                <w:szCs w:val="24"/>
              </w:rPr>
              <w:t>I, II ve III</w:t>
            </w:r>
          </w:p>
          <w:p w:rsidR="0013676B" w:rsidRPr="003C4EEC" w:rsidRDefault="0013676B" w:rsidP="003C4EEC">
            <w:pPr>
              <w:shd w:val="clear" w:color="auto" w:fill="FFFFFF"/>
              <w:spacing w:after="0" w:line="300" w:lineRule="atLeast"/>
              <w:rPr>
                <w:rFonts w:ascii="Arial" w:hAnsi="Arial" w:cs="Arial"/>
                <w:b/>
                <w:spacing w:val="15"/>
                <w:sz w:val="20"/>
                <w:szCs w:val="20"/>
                <w:lang w:eastAsia="tr-TR"/>
              </w:rPr>
            </w:pPr>
          </w:p>
          <w:p w:rsidR="0013676B" w:rsidRPr="003C4EEC" w:rsidRDefault="0013676B" w:rsidP="0072096E">
            <w:pPr>
              <w:pStyle w:val="NoSpacing"/>
              <w:rPr>
                <w:lang w:eastAsia="tr-TR"/>
              </w:rPr>
            </w:pPr>
            <w:r w:rsidRPr="003C4EEC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23)</w:t>
            </w:r>
            <w:r w:rsidRPr="003C4EEC">
              <w:rPr>
                <w:rFonts w:ascii="Arial" w:hAnsi="Arial" w:cs="Arial"/>
                <w:sz w:val="20"/>
                <w:szCs w:val="20"/>
                <w:lang w:eastAsia="tr-TR"/>
              </w:rPr>
              <w:t xml:space="preserve"> </w:t>
            </w:r>
            <w:r w:rsidRPr="003C4EEC">
              <w:rPr>
                <w:b/>
                <w:lang w:eastAsia="tr-TR"/>
              </w:rPr>
              <w:t>Aşağıda verilen ifadelerden hangisi </w:t>
            </w:r>
            <w:r w:rsidRPr="003C4EEC">
              <w:rPr>
                <w:b/>
                <w:u w:val="single"/>
                <w:lang w:eastAsia="tr-TR"/>
              </w:rPr>
              <w:t>yanlıştır</w:t>
            </w:r>
            <w:r w:rsidRPr="003C4EEC">
              <w:rPr>
                <w:b/>
                <w:lang w:eastAsia="tr-TR"/>
              </w:rPr>
              <w:t>?</w:t>
            </w:r>
          </w:p>
          <w:p w:rsidR="0013676B" w:rsidRPr="003C4EEC" w:rsidRDefault="0013676B" w:rsidP="003C4EE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3C4EEC">
              <w:rPr>
                <w:rFonts w:ascii="Times New Roman" w:hAnsi="Times New Roman"/>
                <w:b/>
                <w:bCs/>
                <w:sz w:val="24"/>
                <w:szCs w:val="24"/>
                <w:lang w:eastAsia="tr-TR"/>
              </w:rPr>
              <w:t>A )</w:t>
            </w:r>
            <w:r w:rsidRPr="003C4EEC">
              <w:rPr>
                <w:rFonts w:ascii="Times New Roman" w:hAnsi="Times New Roman"/>
                <w:sz w:val="24"/>
                <w:szCs w:val="24"/>
                <w:lang w:eastAsia="tr-TR"/>
              </w:rPr>
              <w:t>Kırmızı elma mavi ışık altında siyah görülür.</w:t>
            </w:r>
          </w:p>
          <w:p w:rsidR="0013676B" w:rsidRPr="003C4EEC" w:rsidRDefault="0013676B" w:rsidP="003C4EE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3C4EEC">
              <w:rPr>
                <w:rFonts w:ascii="Times New Roman" w:hAnsi="Times New Roman"/>
                <w:b/>
                <w:bCs/>
                <w:sz w:val="24"/>
                <w:szCs w:val="24"/>
                <w:lang w:eastAsia="tr-TR"/>
              </w:rPr>
              <w:t>B )</w:t>
            </w:r>
            <w:r w:rsidRPr="003C4EEC">
              <w:rPr>
                <w:rFonts w:ascii="Times New Roman" w:hAnsi="Times New Roman"/>
                <w:sz w:val="24"/>
                <w:szCs w:val="24"/>
                <w:lang w:eastAsia="tr-TR"/>
              </w:rPr>
              <w:t>Üzerine ışık düşen maddenin sıcaklığı artar.</w:t>
            </w:r>
          </w:p>
          <w:p w:rsidR="0013676B" w:rsidRPr="003C4EEC" w:rsidRDefault="0013676B" w:rsidP="003C4EE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3C4EEC">
              <w:rPr>
                <w:rFonts w:ascii="Times New Roman" w:hAnsi="Times New Roman"/>
                <w:b/>
                <w:bCs/>
                <w:sz w:val="24"/>
                <w:szCs w:val="24"/>
                <w:lang w:eastAsia="tr-TR"/>
              </w:rPr>
              <w:t>C )</w:t>
            </w:r>
            <w:r w:rsidRPr="003C4EEC">
              <w:rPr>
                <w:rFonts w:ascii="Times New Roman" w:hAnsi="Times New Roman"/>
                <w:sz w:val="24"/>
                <w:szCs w:val="24"/>
                <w:lang w:eastAsia="tr-TR"/>
              </w:rPr>
              <w:t>Cisim üzerine düşen tüm renkli ışıkları yansıtıyorsa beyaz görülür.</w:t>
            </w:r>
          </w:p>
          <w:p w:rsidR="0013676B" w:rsidRPr="003C4EEC" w:rsidRDefault="0013676B" w:rsidP="003C4EE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3C4EEC">
              <w:rPr>
                <w:rFonts w:ascii="Times New Roman" w:hAnsi="Times New Roman"/>
                <w:b/>
                <w:bCs/>
                <w:sz w:val="24"/>
                <w:szCs w:val="24"/>
                <w:lang w:eastAsia="tr-TR"/>
              </w:rPr>
              <w:t>D )</w:t>
            </w:r>
            <w:r w:rsidRPr="003C4EEC">
              <w:rPr>
                <w:rFonts w:ascii="Times New Roman" w:hAnsi="Times New Roman"/>
                <w:sz w:val="24"/>
                <w:szCs w:val="24"/>
                <w:lang w:eastAsia="tr-TR"/>
              </w:rPr>
              <w:t>Periskopta çukur ayna kullanılır.</w:t>
            </w:r>
          </w:p>
          <w:p w:rsidR="0013676B" w:rsidRPr="003C4EEC" w:rsidRDefault="0013676B" w:rsidP="003C4EE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pacing w:val="15"/>
                <w:sz w:val="24"/>
                <w:szCs w:val="24"/>
                <w:lang w:eastAsia="tr-TR"/>
              </w:rPr>
            </w:pPr>
          </w:p>
          <w:p w:rsidR="0013676B" w:rsidRPr="003C4EEC" w:rsidRDefault="0013676B" w:rsidP="003C4EEC">
            <w:pPr>
              <w:pStyle w:val="NormalWeb"/>
              <w:spacing w:before="0" w:beforeAutospacing="0" w:after="0" w:afterAutospacing="0" w:line="160" w:lineRule="atLeast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3C4EEC">
              <w:rPr>
                <w:b/>
                <w:spacing w:val="15"/>
              </w:rPr>
              <w:t>24)</w:t>
            </w:r>
            <w:r w:rsidRPr="003C4EEC"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Çözeltiler için;</w:t>
            </w:r>
          </w:p>
          <w:p w:rsidR="0013676B" w:rsidRPr="003C4EEC" w:rsidRDefault="0013676B" w:rsidP="003C4EEC">
            <w:pPr>
              <w:spacing w:after="0" w:line="160" w:lineRule="atLeast"/>
              <w:rPr>
                <w:rFonts w:ascii="Arial" w:hAnsi="Arial" w:cs="Arial"/>
                <w:color w:val="333333"/>
                <w:sz w:val="20"/>
                <w:szCs w:val="20"/>
                <w:lang w:eastAsia="tr-TR"/>
              </w:rPr>
            </w:pPr>
            <w:r w:rsidRPr="003C4EEC">
              <w:rPr>
                <w:rFonts w:ascii="Arial" w:hAnsi="Arial" w:cs="Arial"/>
                <w:b/>
                <w:bCs/>
                <w:color w:val="333333"/>
                <w:sz w:val="20"/>
                <w:szCs w:val="20"/>
                <w:lang w:eastAsia="tr-TR"/>
              </w:rPr>
              <w:t>1. Fiziksel yöntemlerle ayırabilirler.</w:t>
            </w:r>
          </w:p>
          <w:p w:rsidR="0013676B" w:rsidRPr="003C4EEC" w:rsidRDefault="0013676B" w:rsidP="003C4EEC">
            <w:pPr>
              <w:spacing w:after="0" w:line="160" w:lineRule="atLeast"/>
              <w:rPr>
                <w:rFonts w:ascii="Arial" w:hAnsi="Arial" w:cs="Arial"/>
                <w:color w:val="333333"/>
                <w:sz w:val="20"/>
                <w:szCs w:val="20"/>
                <w:lang w:eastAsia="tr-TR"/>
              </w:rPr>
            </w:pPr>
            <w:r w:rsidRPr="003C4EEC">
              <w:rPr>
                <w:rFonts w:ascii="Arial" w:hAnsi="Arial" w:cs="Arial"/>
                <w:b/>
                <w:bCs/>
                <w:color w:val="333333"/>
                <w:sz w:val="20"/>
                <w:szCs w:val="20"/>
                <w:lang w:eastAsia="tr-TR"/>
              </w:rPr>
              <w:t>2. Her noktada aynı özelliği gösterirler</w:t>
            </w:r>
          </w:p>
          <w:p w:rsidR="0013676B" w:rsidRPr="003C4EEC" w:rsidRDefault="0013676B" w:rsidP="003C4EEC">
            <w:pPr>
              <w:spacing w:after="0" w:line="160" w:lineRule="atLeast"/>
              <w:rPr>
                <w:rFonts w:ascii="Arial" w:hAnsi="Arial" w:cs="Arial"/>
                <w:color w:val="333333"/>
                <w:sz w:val="20"/>
                <w:szCs w:val="20"/>
                <w:lang w:eastAsia="tr-TR"/>
              </w:rPr>
            </w:pPr>
            <w:r w:rsidRPr="003C4EEC">
              <w:rPr>
                <w:rFonts w:ascii="Arial" w:hAnsi="Arial" w:cs="Arial"/>
                <w:b/>
                <w:bCs/>
                <w:color w:val="333333"/>
                <w:sz w:val="20"/>
                <w:szCs w:val="20"/>
                <w:lang w:eastAsia="tr-TR"/>
              </w:rPr>
              <w:t>3. Homojen karışımlardır.</w:t>
            </w:r>
          </w:p>
          <w:p w:rsidR="0013676B" w:rsidRPr="003C4EEC" w:rsidRDefault="0013676B" w:rsidP="003C4EEC">
            <w:pPr>
              <w:spacing w:after="0" w:line="160" w:lineRule="atLeast"/>
              <w:rPr>
                <w:rFonts w:ascii="Arial" w:hAnsi="Arial" w:cs="Arial"/>
                <w:b/>
                <w:bCs/>
                <w:color w:val="333333"/>
                <w:sz w:val="20"/>
                <w:szCs w:val="20"/>
                <w:lang w:eastAsia="tr-TR"/>
              </w:rPr>
            </w:pPr>
            <w:r w:rsidRPr="003C4EEC">
              <w:rPr>
                <w:rFonts w:ascii="Arial" w:hAnsi="Arial" w:cs="Arial"/>
                <w:b/>
                <w:bCs/>
                <w:color w:val="333333"/>
                <w:sz w:val="20"/>
                <w:szCs w:val="20"/>
                <w:lang w:eastAsia="tr-TR"/>
              </w:rPr>
              <w:t>yargılardan hangileri doğrudur? </w:t>
            </w:r>
          </w:p>
          <w:p w:rsidR="0013676B" w:rsidRPr="003C4EEC" w:rsidRDefault="0013676B" w:rsidP="003C4EEC">
            <w:pPr>
              <w:spacing w:after="0" w:line="160" w:lineRule="atLeast"/>
              <w:rPr>
                <w:rFonts w:ascii="Arial" w:hAnsi="Arial" w:cs="Arial"/>
                <w:color w:val="333333"/>
                <w:sz w:val="20"/>
                <w:szCs w:val="20"/>
                <w:lang w:eastAsia="tr-TR"/>
              </w:rPr>
            </w:pPr>
          </w:p>
          <w:p w:rsidR="0013676B" w:rsidRPr="003C4EEC" w:rsidRDefault="0013676B" w:rsidP="003C4EEC">
            <w:pPr>
              <w:spacing w:after="0" w:line="160" w:lineRule="atLeast"/>
              <w:rPr>
                <w:rFonts w:ascii="Arial" w:hAnsi="Arial" w:cs="Arial"/>
                <w:sz w:val="20"/>
                <w:szCs w:val="20"/>
              </w:rPr>
            </w:pPr>
            <w:r w:rsidRPr="003C4EEC">
              <w:rPr>
                <w:rFonts w:ascii="Arial" w:hAnsi="Arial" w:cs="Arial"/>
                <w:sz w:val="20"/>
                <w:szCs w:val="20"/>
              </w:rPr>
              <w:t>A)Yalnız I      B) I ve II      C)II ve III     D) I, II ve III</w:t>
            </w:r>
          </w:p>
          <w:p w:rsidR="0013676B" w:rsidRPr="003C4EEC" w:rsidRDefault="0013676B" w:rsidP="003C4EEC">
            <w:pPr>
              <w:shd w:val="clear" w:color="auto" w:fill="FFFFFF"/>
              <w:spacing w:after="0" w:line="300" w:lineRule="atLeast"/>
              <w:rPr>
                <w:rFonts w:ascii="Arial" w:hAnsi="Arial" w:cs="Arial"/>
                <w:b/>
                <w:spacing w:val="15"/>
                <w:sz w:val="20"/>
                <w:szCs w:val="20"/>
                <w:lang w:eastAsia="tr-TR"/>
              </w:rPr>
            </w:pPr>
            <w:r w:rsidRPr="003C4EEC">
              <w:rPr>
                <w:rFonts w:ascii="Arial" w:hAnsi="Arial" w:cs="Arial"/>
                <w:b/>
                <w:spacing w:val="15"/>
                <w:sz w:val="20"/>
                <w:szCs w:val="20"/>
                <w:lang w:eastAsia="tr-TR"/>
              </w:rPr>
              <w:t>25)</w:t>
            </w:r>
            <w:r w:rsidRPr="003C4EEC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t xml:space="preserve"> </w:t>
            </w:r>
          </w:p>
          <w:p w:rsidR="0013676B" w:rsidRPr="003C4EEC" w:rsidRDefault="0013676B" w:rsidP="003C4EEC">
            <w:pPr>
              <w:shd w:val="clear" w:color="auto" w:fill="FFFFFF"/>
              <w:spacing w:after="0" w:line="300" w:lineRule="atLeast"/>
              <w:rPr>
                <w:rFonts w:ascii="Arial" w:hAnsi="Arial" w:cs="Arial"/>
                <w:b/>
                <w:spacing w:val="15"/>
                <w:sz w:val="20"/>
                <w:szCs w:val="20"/>
                <w:lang w:eastAsia="tr-TR"/>
              </w:rPr>
            </w:pPr>
            <w:r w:rsidRPr="003C4EEC">
              <w:rPr>
                <w:rFonts w:ascii="Arial" w:hAnsi="Arial" w:cs="Arial"/>
                <w:b/>
                <w:noProof/>
                <w:spacing w:val="15"/>
                <w:sz w:val="20"/>
                <w:szCs w:val="20"/>
                <w:lang w:eastAsia="tr-TR"/>
              </w:rPr>
              <w:pict>
                <v:shape id="Resim 113" o:spid="_x0000_i1038" type="#_x0000_t75" style="width:228.75pt;height:107.25pt;visibility:visible">
                  <v:imagedata r:id="rId22" o:title=""/>
                </v:shape>
              </w:pict>
            </w:r>
          </w:p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noProof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63" type="#_x0000_t96" style="position:absolute;margin-left:248.6pt;margin-top:.65pt;width:17.25pt;height:14.25pt;z-index:251656704"/>
              </w:pict>
            </w:r>
            <w:r>
              <w:rPr>
                <w:noProof/>
                <w:lang w:eastAsia="tr-TR"/>
              </w:rPr>
              <w:pict>
                <v:shape id="_x0000_s1064" type="#_x0000_t96" style="position:absolute;margin-left:160.1pt;margin-top:.65pt;width:17.25pt;height:14.25pt;z-index:251655680"/>
              </w:pict>
            </w:r>
            <w:r w:rsidRPr="003C4EEC">
              <w:rPr>
                <w:rFonts w:ascii="Arial" w:hAnsi="Arial" w:cs="Arial"/>
                <w:sz w:val="20"/>
                <w:szCs w:val="20"/>
                <w:lang w:eastAsia="tr-TR"/>
              </w:rPr>
              <w:t>Z.Seval ÜNAL                                           BAŞARILAR…</w:t>
            </w:r>
          </w:p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3C4EEC">
              <w:rPr>
                <w:rFonts w:ascii="Arial" w:hAnsi="Arial" w:cs="Arial"/>
                <w:sz w:val="20"/>
                <w:szCs w:val="20"/>
                <w:lang w:eastAsia="tr-TR"/>
              </w:rPr>
              <w:t>Her soru 4 puandır.</w:t>
            </w:r>
          </w:p>
        </w:tc>
      </w:tr>
    </w:tbl>
    <w:p w:rsidR="0013676B" w:rsidRDefault="0013676B" w:rsidP="009A40CD">
      <w:pPr>
        <w:rPr>
          <w:b/>
        </w:rPr>
      </w:pPr>
    </w:p>
    <w:p w:rsidR="0013676B" w:rsidRPr="007B0433" w:rsidRDefault="0013676B" w:rsidP="007B0433">
      <w:pPr>
        <w:pStyle w:val="NoSpacing"/>
        <w:rPr>
          <w:rFonts w:ascii="Times New Roman" w:hAnsi="Times New Roman"/>
        </w:rPr>
      </w:pPr>
      <w:r>
        <w:rPr>
          <w:noProof/>
          <w:lang w:eastAsia="tr-TR"/>
        </w:rPr>
        <w:pict>
          <v:shape id="Resim 3" o:spid="_x0000_s1065" type="#_x0000_t75" style="position:absolute;margin-left:466.7pt;margin-top:6.05pt;width:52.9pt;height:41.25pt;z-index:-251656704;visibility:visible" wrapcoords="-304 0 -304 21207 21600 21207 21600 0 -304 0">
            <v:imagedata r:id="rId23" o:title="" blacklevel="-3277f" grayscale="t"/>
            <w10:wrap type="tight"/>
          </v:shape>
        </w:pict>
      </w:r>
      <w:r w:rsidRPr="007B0433">
        <w:rPr>
          <w:rFonts w:ascii="Times New Roman" w:hAnsi="Times New Roman"/>
        </w:rPr>
        <w:t xml:space="preserve">ADI-SOYADI:   </w:t>
      </w:r>
    </w:p>
    <w:p w:rsidR="0013676B" w:rsidRPr="007B0433" w:rsidRDefault="0013676B" w:rsidP="007B0433">
      <w:pPr>
        <w:pStyle w:val="NoSpacing"/>
        <w:rPr>
          <w:rFonts w:ascii="Times New Roman" w:hAnsi="Times New Roman"/>
        </w:rPr>
      </w:pPr>
      <w:r w:rsidRPr="007B0433">
        <w:rPr>
          <w:rFonts w:ascii="Times New Roman" w:hAnsi="Times New Roman"/>
        </w:rPr>
        <w:t xml:space="preserve">NO: </w:t>
      </w:r>
    </w:p>
    <w:p w:rsidR="0013676B" w:rsidRPr="005A313F" w:rsidRDefault="0013676B" w:rsidP="007B0433">
      <w:pPr>
        <w:pStyle w:val="NoSpacing"/>
        <w:rPr>
          <w:rFonts w:ascii="Times New Roman" w:hAnsi="Times New Roman"/>
          <w:b/>
        </w:rPr>
      </w:pPr>
      <w:r w:rsidRPr="007B0433">
        <w:rPr>
          <w:rFonts w:ascii="Times New Roman" w:hAnsi="Times New Roman"/>
        </w:rPr>
        <w:t>SINIFI</w:t>
      </w:r>
      <w:r w:rsidRPr="007B0433">
        <w:rPr>
          <w:rFonts w:ascii="Times New Roman" w:hAnsi="Times New Roman"/>
          <w:sz w:val="20"/>
          <w:szCs w:val="20"/>
        </w:rPr>
        <w:t>:</w:t>
      </w:r>
      <w:r w:rsidRPr="005A313F">
        <w:rPr>
          <w:rFonts w:ascii="Times New Roman" w:hAnsi="Times New Roman"/>
          <w:sz w:val="20"/>
          <w:szCs w:val="20"/>
        </w:rPr>
        <w:t xml:space="preserve">                  </w:t>
      </w:r>
      <w:r w:rsidRPr="005A313F">
        <w:rPr>
          <w:rFonts w:ascii="Times New Roman" w:hAnsi="Times New Roman"/>
          <w:b/>
          <w:sz w:val="20"/>
          <w:szCs w:val="20"/>
        </w:rPr>
        <w:t xml:space="preserve">  2015</w:t>
      </w:r>
      <w:r w:rsidRPr="005A313F">
        <w:rPr>
          <w:rFonts w:ascii="Times New Roman" w:hAnsi="Times New Roman"/>
          <w:b/>
        </w:rPr>
        <w:t xml:space="preserve">-2016 EĞİTİM-ÖĞRETİM YILI HACI SABANCI ORTAOKULU </w:t>
      </w:r>
    </w:p>
    <w:p w:rsidR="0013676B" w:rsidRPr="005A313F" w:rsidRDefault="0013676B" w:rsidP="007B0433">
      <w:pPr>
        <w:pStyle w:val="NoSpacing"/>
        <w:jc w:val="center"/>
        <w:rPr>
          <w:rFonts w:ascii="Times New Roman" w:hAnsi="Times New Roman"/>
          <w:sz w:val="20"/>
          <w:szCs w:val="20"/>
        </w:rPr>
      </w:pPr>
      <w:r w:rsidRPr="005A313F">
        <w:rPr>
          <w:rFonts w:ascii="Times New Roman" w:hAnsi="Times New Roman"/>
          <w:b/>
        </w:rPr>
        <w:t>FEN BİLİMLERİ DERSİ 7/G SINIFI II. DÖNEM III. YAZILI SORULARI  (</w:t>
      </w:r>
      <w:r>
        <w:rPr>
          <w:rFonts w:ascii="Times New Roman" w:hAnsi="Times New Roman"/>
          <w:b/>
          <w:sz w:val="24"/>
          <w:szCs w:val="24"/>
        </w:rPr>
        <w:t xml:space="preserve">B </w:t>
      </w:r>
      <w:r w:rsidRPr="005A313F">
        <w:rPr>
          <w:rFonts w:ascii="Times New Roman" w:hAnsi="Times New Roman"/>
          <w:b/>
        </w:rPr>
        <w:t>GRUBU)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49"/>
        <w:gridCol w:w="5298"/>
      </w:tblGrid>
      <w:tr w:rsidR="0013676B" w:rsidRPr="003C4EEC" w:rsidTr="003C4EEC">
        <w:tc>
          <w:tcPr>
            <w:tcW w:w="5309" w:type="dxa"/>
          </w:tcPr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3C4EEC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1)</w:t>
            </w:r>
            <w:r w:rsidRPr="003C4EEC"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 xml:space="preserve"> </w:t>
            </w:r>
          </w:p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3C4EEC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shd w:val="clear" w:color="auto" w:fill="FFFFFF"/>
                <w:lang w:eastAsia="tr-TR"/>
              </w:rPr>
              <w:pict>
                <v:shape id="_x0000_i1039" type="#_x0000_t75" style="width:228.75pt;height:107.25pt;visibility:visible">
                  <v:imagedata r:id="rId22" o:title=""/>
                </v:shape>
              </w:pict>
            </w:r>
          </w:p>
          <w:p w:rsidR="0013676B" w:rsidRPr="003C4EEC" w:rsidRDefault="0013676B" w:rsidP="003C4EEC">
            <w:pPr>
              <w:pStyle w:val="NormalWeb"/>
              <w:spacing w:before="0" w:beforeAutospacing="0" w:after="0" w:afterAutospacing="0" w:line="160" w:lineRule="atLeast"/>
              <w:rPr>
                <w:color w:val="333333"/>
              </w:rPr>
            </w:pPr>
            <w:r w:rsidRPr="003C4EEC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2)</w:t>
            </w:r>
            <w:r w:rsidRPr="003C4EEC"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      </w:t>
            </w:r>
            <w:r w:rsidRPr="003C4EEC">
              <w:rPr>
                <w:b/>
                <w:bCs/>
                <w:color w:val="333333"/>
              </w:rPr>
              <w:t>Çözeltiler için;</w:t>
            </w:r>
          </w:p>
          <w:p w:rsidR="0013676B" w:rsidRPr="003C4EEC" w:rsidRDefault="0013676B" w:rsidP="003C4EEC">
            <w:pPr>
              <w:spacing w:after="0" w:line="160" w:lineRule="atLeast"/>
              <w:rPr>
                <w:rFonts w:ascii="Times New Roman" w:hAnsi="Times New Roman"/>
                <w:color w:val="333333"/>
                <w:sz w:val="24"/>
                <w:szCs w:val="24"/>
                <w:lang w:eastAsia="tr-TR"/>
              </w:rPr>
            </w:pPr>
            <w:r w:rsidRPr="003C4EEC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tr-TR"/>
              </w:rPr>
              <w:t xml:space="preserve">           </w:t>
            </w:r>
            <w:r w:rsidRPr="003C4EEC">
              <w:rPr>
                <w:rFonts w:ascii="Times New Roman" w:hAnsi="Times New Roman"/>
                <w:bCs/>
                <w:color w:val="333333"/>
                <w:sz w:val="24"/>
                <w:szCs w:val="24"/>
                <w:lang w:eastAsia="tr-TR"/>
              </w:rPr>
              <w:t>1. Kimyasal yöntemlerle ayırabilirler.</w:t>
            </w:r>
          </w:p>
          <w:p w:rsidR="0013676B" w:rsidRPr="003C4EEC" w:rsidRDefault="0013676B" w:rsidP="003C4EEC">
            <w:pPr>
              <w:spacing w:after="0" w:line="160" w:lineRule="atLeast"/>
              <w:rPr>
                <w:rFonts w:ascii="Times New Roman" w:hAnsi="Times New Roman"/>
                <w:color w:val="333333"/>
                <w:sz w:val="24"/>
                <w:szCs w:val="24"/>
                <w:lang w:eastAsia="tr-TR"/>
              </w:rPr>
            </w:pPr>
            <w:r w:rsidRPr="003C4EEC">
              <w:rPr>
                <w:rFonts w:ascii="Times New Roman" w:hAnsi="Times New Roman"/>
                <w:bCs/>
                <w:color w:val="333333"/>
                <w:sz w:val="24"/>
                <w:szCs w:val="24"/>
                <w:lang w:eastAsia="tr-TR"/>
              </w:rPr>
              <w:t xml:space="preserve">           2. Her noktada aynı özelliği gösterirler</w:t>
            </w:r>
          </w:p>
          <w:p w:rsidR="0013676B" w:rsidRPr="003C4EEC" w:rsidRDefault="0013676B" w:rsidP="003C4EEC">
            <w:pPr>
              <w:spacing w:after="0" w:line="160" w:lineRule="atLeast"/>
              <w:rPr>
                <w:rFonts w:ascii="Times New Roman" w:hAnsi="Times New Roman"/>
                <w:color w:val="333333"/>
                <w:sz w:val="24"/>
                <w:szCs w:val="24"/>
                <w:lang w:eastAsia="tr-TR"/>
              </w:rPr>
            </w:pPr>
            <w:r w:rsidRPr="003C4EEC">
              <w:rPr>
                <w:rFonts w:ascii="Times New Roman" w:hAnsi="Times New Roman"/>
                <w:bCs/>
                <w:color w:val="333333"/>
                <w:sz w:val="24"/>
                <w:szCs w:val="24"/>
                <w:lang w:eastAsia="tr-TR"/>
              </w:rPr>
              <w:t xml:space="preserve">           3. Homojen karışımlardır.</w:t>
            </w:r>
          </w:p>
          <w:p w:rsidR="0013676B" w:rsidRPr="003C4EEC" w:rsidRDefault="0013676B" w:rsidP="003C4EEC">
            <w:pPr>
              <w:spacing w:after="0" w:line="160" w:lineRule="atLeast"/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tr-TR"/>
              </w:rPr>
            </w:pPr>
            <w:r w:rsidRPr="003C4EEC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tr-TR"/>
              </w:rPr>
              <w:t>yargılardan hangileri doğrudur? </w:t>
            </w:r>
          </w:p>
          <w:p w:rsidR="0013676B" w:rsidRPr="003C4EEC" w:rsidRDefault="0013676B" w:rsidP="003C4EEC">
            <w:pPr>
              <w:spacing w:after="0" w:line="160" w:lineRule="atLeast"/>
              <w:rPr>
                <w:rFonts w:ascii="Times New Roman" w:hAnsi="Times New Roman"/>
                <w:color w:val="333333"/>
                <w:sz w:val="24"/>
                <w:szCs w:val="24"/>
                <w:lang w:eastAsia="tr-TR"/>
              </w:rPr>
            </w:pPr>
          </w:p>
          <w:p w:rsidR="0013676B" w:rsidRPr="003C4EEC" w:rsidRDefault="0013676B" w:rsidP="003C4EEC">
            <w:pPr>
              <w:spacing w:after="0" w:line="160" w:lineRule="atLeast"/>
              <w:rPr>
                <w:rFonts w:ascii="Times New Roman" w:hAnsi="Times New Roman"/>
                <w:sz w:val="24"/>
                <w:szCs w:val="24"/>
              </w:rPr>
            </w:pPr>
            <w:r w:rsidRPr="003C4EEC">
              <w:rPr>
                <w:rFonts w:ascii="Times New Roman" w:hAnsi="Times New Roman"/>
                <w:sz w:val="24"/>
                <w:szCs w:val="24"/>
              </w:rPr>
              <w:t>A)Yalnız I      B) I ve II      C) II ve III     D) I, II ve III</w:t>
            </w:r>
          </w:p>
          <w:p w:rsidR="0013676B" w:rsidRPr="003C4EEC" w:rsidRDefault="0013676B" w:rsidP="003C4EE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3C4EEC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3)</w:t>
            </w:r>
          </w:p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3C4EEC">
              <w:rPr>
                <w:rFonts w:ascii="Arial" w:hAnsi="Arial" w:cs="Arial"/>
                <w:b/>
                <w:noProof/>
                <w:spacing w:val="15"/>
                <w:sz w:val="20"/>
                <w:szCs w:val="20"/>
                <w:lang w:eastAsia="tr-TR"/>
              </w:rPr>
              <w:t xml:space="preserve"> </w:t>
            </w:r>
            <w:r w:rsidRPr="003C4EEC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shd w:val="clear" w:color="auto" w:fill="FFFFFF"/>
                <w:lang w:eastAsia="tr-TR"/>
              </w:rPr>
              <w:pict>
                <v:shape id="_x0000_i1040" type="#_x0000_t75" style="width:252pt;height:1in;visibility:visible">
                  <v:imagedata r:id="rId19" o:title="" gain="93623f" blacklevel="-3277f"/>
                </v:shape>
              </w:pict>
            </w:r>
          </w:p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3C4EEC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shd w:val="clear" w:color="auto" w:fill="FFFFFF"/>
                <w:lang w:eastAsia="tr-TR"/>
              </w:rPr>
              <w:pict>
                <v:shape id="_x0000_i1041" type="#_x0000_t75" style="width:269.25pt;height:108pt;visibility:visible">
                  <v:imagedata r:id="rId20" o:title="" gain="109227f" blacklevel="-6554f"/>
                </v:shape>
              </w:pict>
            </w:r>
          </w:p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  <w:p w:rsidR="0013676B" w:rsidRPr="003C4EEC" w:rsidRDefault="0013676B" w:rsidP="003C4EEC">
            <w:pPr>
              <w:autoSpaceDE w:val="0"/>
              <w:autoSpaceDN w:val="0"/>
              <w:adjustRightInd w:val="0"/>
              <w:spacing w:after="0" w:line="240" w:lineRule="auto"/>
              <w:ind w:right="-1031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C4EEC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4)</w:t>
            </w:r>
            <w:r w:rsidRPr="003C4EEC"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 w:rsidRPr="003C4EEC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I.  </w:t>
            </w:r>
            <w:smartTag w:uri="urn:schemas-microsoft-com:office:smarttags" w:element="metricconverter">
              <w:smartTagPr>
                <w:attr w:name="ProductID" w:val="250C"/>
              </w:smartTagPr>
              <w:r w:rsidRPr="003C4EEC">
                <w:rPr>
                  <w:rFonts w:ascii="Times New Roman" w:hAnsi="Times New Roman"/>
                  <w:noProof/>
                  <w:color w:val="000000"/>
                  <w:sz w:val="24"/>
                  <w:szCs w:val="24"/>
                </w:rPr>
                <w:t>25</w:t>
              </w:r>
              <w:r w:rsidRPr="003C4EEC">
                <w:rPr>
                  <w:rFonts w:ascii="Times New Roman" w:hAnsi="Times New Roman"/>
                  <w:noProof/>
                  <w:color w:val="000000"/>
                  <w:sz w:val="24"/>
                  <w:szCs w:val="24"/>
                  <w:vertAlign w:val="superscript"/>
                </w:rPr>
                <w:t>0</w:t>
              </w:r>
              <w:r w:rsidRPr="003C4EEC">
                <w:rPr>
                  <w:rFonts w:ascii="Times New Roman" w:hAnsi="Times New Roman"/>
                  <w:noProof/>
                  <w:color w:val="000000"/>
                  <w:sz w:val="24"/>
                  <w:szCs w:val="24"/>
                </w:rPr>
                <w:t>C</w:t>
              </w:r>
            </w:smartTag>
            <w:r w:rsidRPr="003C4EEC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 ‘de 100 gr. Su+10gr kesme şeker</w:t>
            </w:r>
          </w:p>
          <w:p w:rsidR="0013676B" w:rsidRPr="003C4EEC" w:rsidRDefault="0013676B" w:rsidP="003C4EEC">
            <w:pPr>
              <w:autoSpaceDE w:val="0"/>
              <w:autoSpaceDN w:val="0"/>
              <w:adjustRightInd w:val="0"/>
              <w:spacing w:after="0" w:line="240" w:lineRule="auto"/>
              <w:ind w:right="-1031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C4EEC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           II. </w:t>
            </w:r>
            <w:smartTag w:uri="urn:schemas-microsoft-com:office:smarttags" w:element="metricconverter">
              <w:smartTagPr>
                <w:attr w:name="ProductID" w:val="250C"/>
              </w:smartTagPr>
              <w:r w:rsidRPr="003C4EEC">
                <w:rPr>
                  <w:rFonts w:ascii="Times New Roman" w:hAnsi="Times New Roman"/>
                  <w:noProof/>
                  <w:color w:val="000000"/>
                  <w:sz w:val="24"/>
                  <w:szCs w:val="24"/>
                </w:rPr>
                <w:t>25</w:t>
              </w:r>
              <w:r w:rsidRPr="003C4EEC">
                <w:rPr>
                  <w:rFonts w:ascii="Times New Roman" w:hAnsi="Times New Roman"/>
                  <w:noProof/>
                  <w:color w:val="000000"/>
                  <w:sz w:val="24"/>
                  <w:szCs w:val="24"/>
                  <w:vertAlign w:val="superscript"/>
                </w:rPr>
                <w:t>0</w:t>
              </w:r>
              <w:r w:rsidRPr="003C4EEC">
                <w:rPr>
                  <w:rFonts w:ascii="Times New Roman" w:hAnsi="Times New Roman"/>
                  <w:noProof/>
                  <w:color w:val="000000"/>
                  <w:sz w:val="24"/>
                  <w:szCs w:val="24"/>
                </w:rPr>
                <w:t>C</w:t>
              </w:r>
            </w:smartTag>
            <w:r w:rsidRPr="003C4EEC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 ‘de 100 gr. Su+10gr toz şeker</w:t>
            </w:r>
          </w:p>
          <w:p w:rsidR="0013676B" w:rsidRPr="003C4EEC" w:rsidRDefault="0013676B" w:rsidP="003C4EEC">
            <w:pPr>
              <w:autoSpaceDE w:val="0"/>
              <w:autoSpaceDN w:val="0"/>
              <w:adjustRightInd w:val="0"/>
              <w:spacing w:after="0" w:line="240" w:lineRule="auto"/>
              <w:ind w:right="-1031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C4EEC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           III. </w:t>
            </w:r>
            <w:smartTag w:uri="urn:schemas-microsoft-com:office:smarttags" w:element="metricconverter">
              <w:smartTagPr>
                <w:attr w:name="ProductID" w:val="250C"/>
              </w:smartTagPr>
              <w:r w:rsidRPr="003C4EEC">
                <w:rPr>
                  <w:rFonts w:ascii="Times New Roman" w:hAnsi="Times New Roman"/>
                  <w:noProof/>
                  <w:color w:val="000000"/>
                  <w:sz w:val="24"/>
                  <w:szCs w:val="24"/>
                </w:rPr>
                <w:t>25</w:t>
              </w:r>
              <w:r w:rsidRPr="003C4EEC">
                <w:rPr>
                  <w:rFonts w:ascii="Times New Roman" w:hAnsi="Times New Roman"/>
                  <w:noProof/>
                  <w:color w:val="000000"/>
                  <w:sz w:val="24"/>
                  <w:szCs w:val="24"/>
                  <w:vertAlign w:val="superscript"/>
                </w:rPr>
                <w:t>0</w:t>
              </w:r>
              <w:r w:rsidRPr="003C4EEC">
                <w:rPr>
                  <w:rFonts w:ascii="Times New Roman" w:hAnsi="Times New Roman"/>
                  <w:noProof/>
                  <w:color w:val="000000"/>
                  <w:sz w:val="24"/>
                  <w:szCs w:val="24"/>
                </w:rPr>
                <w:t>C</w:t>
              </w:r>
            </w:smartTag>
            <w:r w:rsidRPr="003C4EEC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 ‘de 100 gr. Su+10gr pudra şeker</w:t>
            </w:r>
          </w:p>
          <w:p w:rsidR="0013676B" w:rsidRPr="003C4EEC" w:rsidRDefault="0013676B" w:rsidP="003C4EEC">
            <w:pPr>
              <w:autoSpaceDE w:val="0"/>
              <w:autoSpaceDN w:val="0"/>
              <w:adjustRightInd w:val="0"/>
              <w:spacing w:after="0" w:line="240" w:lineRule="auto"/>
              <w:ind w:right="-1031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C4EEC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           IV. </w:t>
            </w:r>
            <w:smartTag w:uri="urn:schemas-microsoft-com:office:smarttags" w:element="metricconverter">
              <w:smartTagPr>
                <w:attr w:name="ProductID" w:val="300C"/>
              </w:smartTagPr>
              <w:r w:rsidRPr="003C4EEC">
                <w:rPr>
                  <w:rFonts w:ascii="Times New Roman" w:hAnsi="Times New Roman"/>
                  <w:noProof/>
                  <w:color w:val="000000"/>
                  <w:sz w:val="24"/>
                  <w:szCs w:val="24"/>
                </w:rPr>
                <w:t>30</w:t>
              </w:r>
              <w:r w:rsidRPr="003C4EEC">
                <w:rPr>
                  <w:rFonts w:ascii="Times New Roman" w:hAnsi="Times New Roman"/>
                  <w:noProof/>
                  <w:color w:val="000000"/>
                  <w:sz w:val="24"/>
                  <w:szCs w:val="24"/>
                  <w:vertAlign w:val="superscript"/>
                </w:rPr>
                <w:t>0</w:t>
              </w:r>
              <w:r w:rsidRPr="003C4EEC">
                <w:rPr>
                  <w:rFonts w:ascii="Times New Roman" w:hAnsi="Times New Roman"/>
                  <w:noProof/>
                  <w:color w:val="000000"/>
                  <w:sz w:val="24"/>
                  <w:szCs w:val="24"/>
                </w:rPr>
                <w:t>C</w:t>
              </w:r>
            </w:smartTag>
            <w:r w:rsidRPr="003C4EEC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 ‘de 100 gr. Su+10gr pudra şeker</w:t>
            </w:r>
          </w:p>
          <w:p w:rsidR="0013676B" w:rsidRPr="003C4EEC" w:rsidRDefault="0013676B" w:rsidP="00EC209B">
            <w:pPr>
              <w:pStyle w:val="NoSpacing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C4EEC">
              <w:rPr>
                <w:rFonts w:ascii="Times New Roman" w:hAnsi="Times New Roman"/>
                <w:noProof/>
                <w:sz w:val="24"/>
                <w:szCs w:val="24"/>
              </w:rPr>
              <w:t>Dört ayrı kapta yukarıdaki çözeltiler hazırlandığında</w:t>
            </w:r>
          </w:p>
          <w:p w:rsidR="0013676B" w:rsidRPr="003C4EEC" w:rsidRDefault="0013676B" w:rsidP="00EC209B">
            <w:pPr>
              <w:pStyle w:val="NoSpacing"/>
              <w:rPr>
                <w:noProof/>
              </w:rPr>
            </w:pPr>
            <w:r w:rsidRPr="003C4EEC">
              <w:rPr>
                <w:rFonts w:ascii="Times New Roman" w:hAnsi="Times New Roman"/>
                <w:noProof/>
                <w:sz w:val="24"/>
                <w:szCs w:val="24"/>
              </w:rPr>
              <w:t xml:space="preserve"> çözünme hızını büyükten küçüğe doğru sıralayınız</w:t>
            </w:r>
            <w:r w:rsidRPr="003C4EEC">
              <w:rPr>
                <w:noProof/>
              </w:rPr>
              <w:t>.</w:t>
            </w:r>
          </w:p>
          <w:p w:rsidR="0013676B" w:rsidRPr="003C4EEC" w:rsidRDefault="0013676B" w:rsidP="003C4EEC">
            <w:pPr>
              <w:autoSpaceDE w:val="0"/>
              <w:autoSpaceDN w:val="0"/>
              <w:adjustRightInd w:val="0"/>
              <w:spacing w:after="0" w:line="240" w:lineRule="auto"/>
              <w:ind w:right="-1031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</w:p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3C4EEC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A)   IV&gt;III&gt;II&gt;I                    B) I&gt;II&gt;IV&gt;III                    C)  I&gt;II&gt;III&gt;IV                     D) IV&gt;II&gt;III&gt;I </w:t>
            </w:r>
          </w:p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  <w:p w:rsidR="0013676B" w:rsidRPr="003C4EEC" w:rsidRDefault="0013676B" w:rsidP="00EC209B">
            <w:pPr>
              <w:pStyle w:val="NoSpacing"/>
              <w:rPr>
                <w:lang w:eastAsia="tr-TR"/>
              </w:rPr>
            </w:pPr>
            <w:r w:rsidRPr="003C4EEC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5)</w:t>
            </w:r>
            <w:r w:rsidRPr="003C4EEC">
              <w:rPr>
                <w:b/>
                <w:lang w:eastAsia="tr-TR"/>
              </w:rPr>
              <w:t xml:space="preserve"> Aşağıda verilen ifadelerden hangisi </w:t>
            </w:r>
            <w:r w:rsidRPr="003C4EEC">
              <w:rPr>
                <w:b/>
                <w:u w:val="single"/>
                <w:lang w:eastAsia="tr-TR"/>
              </w:rPr>
              <w:t>yanlıştır</w:t>
            </w:r>
            <w:r w:rsidRPr="003C4EEC">
              <w:rPr>
                <w:b/>
                <w:lang w:eastAsia="tr-TR"/>
              </w:rPr>
              <w:t>?</w:t>
            </w:r>
          </w:p>
          <w:p w:rsidR="0013676B" w:rsidRPr="003C4EEC" w:rsidRDefault="0013676B" w:rsidP="003C4EE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3C4EEC">
              <w:rPr>
                <w:rFonts w:ascii="Times New Roman" w:hAnsi="Times New Roman"/>
                <w:b/>
                <w:bCs/>
                <w:sz w:val="24"/>
                <w:szCs w:val="24"/>
                <w:lang w:eastAsia="tr-TR"/>
              </w:rPr>
              <w:t>A )</w:t>
            </w:r>
            <w:r w:rsidRPr="003C4EEC">
              <w:rPr>
                <w:rFonts w:ascii="Times New Roman" w:hAnsi="Times New Roman"/>
                <w:sz w:val="24"/>
                <w:szCs w:val="24"/>
                <w:lang w:eastAsia="tr-TR"/>
              </w:rPr>
              <w:t>Kırmızı elma mavi ışık altında siyah görülür.</w:t>
            </w:r>
          </w:p>
          <w:p w:rsidR="0013676B" w:rsidRPr="003C4EEC" w:rsidRDefault="0013676B" w:rsidP="003C4EE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3C4EEC">
              <w:rPr>
                <w:rFonts w:ascii="Times New Roman" w:hAnsi="Times New Roman"/>
                <w:b/>
                <w:bCs/>
                <w:sz w:val="24"/>
                <w:szCs w:val="24"/>
                <w:lang w:eastAsia="tr-TR"/>
              </w:rPr>
              <w:t>B )</w:t>
            </w:r>
            <w:r w:rsidRPr="003C4EEC">
              <w:rPr>
                <w:rFonts w:ascii="Times New Roman" w:hAnsi="Times New Roman"/>
                <w:sz w:val="24"/>
                <w:szCs w:val="24"/>
                <w:lang w:eastAsia="tr-TR"/>
              </w:rPr>
              <w:t>Üzerine ışık düşen maddenin sıcaklığı artar.</w:t>
            </w:r>
          </w:p>
          <w:p w:rsidR="0013676B" w:rsidRPr="003C4EEC" w:rsidRDefault="0013676B" w:rsidP="003C4EE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3C4EEC">
              <w:rPr>
                <w:rFonts w:ascii="Times New Roman" w:hAnsi="Times New Roman"/>
                <w:b/>
                <w:bCs/>
                <w:sz w:val="24"/>
                <w:szCs w:val="24"/>
                <w:lang w:eastAsia="tr-TR"/>
              </w:rPr>
              <w:t>C )</w:t>
            </w:r>
            <w:r w:rsidRPr="003C4EEC">
              <w:rPr>
                <w:rFonts w:ascii="Times New Roman" w:hAnsi="Times New Roman"/>
                <w:sz w:val="24"/>
                <w:szCs w:val="24"/>
                <w:lang w:eastAsia="tr-TR"/>
              </w:rPr>
              <w:t>Cisim üzerine düşen tüm renkli ışıkları yansıtıyorsa siyah görülür.</w:t>
            </w:r>
          </w:p>
          <w:p w:rsidR="0013676B" w:rsidRPr="003C4EEC" w:rsidRDefault="0013676B" w:rsidP="003C4EE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3C4EEC">
              <w:rPr>
                <w:rFonts w:ascii="Times New Roman" w:hAnsi="Times New Roman"/>
                <w:b/>
                <w:bCs/>
                <w:sz w:val="24"/>
                <w:szCs w:val="24"/>
                <w:lang w:eastAsia="tr-TR"/>
              </w:rPr>
              <w:t>D )</w:t>
            </w:r>
            <w:r w:rsidRPr="003C4EEC">
              <w:rPr>
                <w:rFonts w:ascii="Times New Roman" w:hAnsi="Times New Roman"/>
                <w:sz w:val="24"/>
                <w:szCs w:val="24"/>
                <w:lang w:eastAsia="tr-TR"/>
              </w:rPr>
              <w:t>Periskopta düz ayna kullanılır.</w:t>
            </w:r>
          </w:p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  <w:p w:rsidR="0013676B" w:rsidRPr="003C4EEC" w:rsidRDefault="0013676B" w:rsidP="003C4EEC">
            <w:pPr>
              <w:tabs>
                <w:tab w:val="left" w:pos="1782"/>
                <w:tab w:val="left" w:pos="5156"/>
                <w:tab w:val="left" w:pos="5404"/>
                <w:tab w:val="left" w:pos="5643"/>
                <w:tab w:val="left" w:pos="5882"/>
                <w:tab w:val="left" w:pos="6066"/>
              </w:tabs>
              <w:spacing w:after="0" w:line="240" w:lineRule="auto"/>
              <w:ind w:left="-36"/>
              <w:rPr>
                <w:rFonts w:ascii="Verdana" w:hAnsi="Verdana"/>
                <w:sz w:val="18"/>
                <w:szCs w:val="18"/>
              </w:rPr>
            </w:pPr>
            <w:r w:rsidRPr="003C4EEC">
              <w:rPr>
                <w:rFonts w:ascii="Verdana" w:hAnsi="Verdana"/>
                <w:b/>
                <w:sz w:val="18"/>
                <w:szCs w:val="18"/>
              </w:rPr>
              <w:t>6)</w:t>
            </w:r>
            <w:r w:rsidRPr="003C4EEC">
              <w:rPr>
                <w:rFonts w:ascii="Verdana" w:hAnsi="Verdana"/>
                <w:sz w:val="18"/>
                <w:szCs w:val="18"/>
              </w:rPr>
              <w:t xml:space="preserve"> Aşağıdaki devrede </w:t>
            </w:r>
            <w:r w:rsidRPr="003C4EEC">
              <w:rPr>
                <w:rFonts w:ascii="Verdana" w:hAnsi="Verdana"/>
                <w:b/>
                <w:sz w:val="18"/>
                <w:szCs w:val="18"/>
              </w:rPr>
              <w:t xml:space="preserve">yalnız L   </w:t>
            </w:r>
            <w:r w:rsidRPr="003C4EEC">
              <w:rPr>
                <w:rFonts w:ascii="Verdana" w:hAnsi="Verdana"/>
                <w:sz w:val="18"/>
                <w:szCs w:val="18"/>
              </w:rPr>
              <w:t>ampülünün yanabilmesi</w:t>
            </w:r>
            <w:r w:rsidRPr="003C4EEC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3C4EEC">
              <w:rPr>
                <w:rFonts w:ascii="Verdana" w:hAnsi="Verdana"/>
                <w:sz w:val="18"/>
                <w:szCs w:val="18"/>
              </w:rPr>
              <w:t>için hangi anahtarların kapatılması gerekmektedir?</w:t>
            </w:r>
          </w:p>
          <w:p w:rsidR="0013676B" w:rsidRPr="003C4EEC" w:rsidRDefault="0013676B" w:rsidP="003C4EEC">
            <w:pPr>
              <w:tabs>
                <w:tab w:val="left" w:pos="1782"/>
                <w:tab w:val="left" w:pos="5156"/>
                <w:tab w:val="left" w:pos="5404"/>
                <w:tab w:val="left" w:pos="5643"/>
                <w:tab w:val="left" w:pos="5882"/>
                <w:tab w:val="left" w:pos="6066"/>
              </w:tabs>
              <w:spacing w:after="0" w:line="240" w:lineRule="auto"/>
              <w:ind w:left="-142"/>
              <w:rPr>
                <w:noProof/>
              </w:rPr>
            </w:pPr>
            <w:r>
              <w:rPr>
                <w:noProof/>
                <w:lang w:eastAsia="tr-TR"/>
              </w:rPr>
              <w:pict>
                <v:shape id="_x0000_s1066" type="#_x0000_t75" style="position:absolute;left:0;text-align:left;margin-left:6.35pt;margin-top:.15pt;width:144.75pt;height:84.75pt;z-index:251662848;visibility:visible">
                  <v:imagedata r:id="rId21" o:title=""/>
                  <w10:wrap type="square"/>
                </v:shape>
              </w:pict>
            </w:r>
            <w:r w:rsidRPr="003C4EEC">
              <w:rPr>
                <w:noProof/>
              </w:rPr>
              <w:t xml:space="preserve">                  </w:t>
            </w:r>
          </w:p>
          <w:p w:rsidR="0013676B" w:rsidRPr="003C4EEC" w:rsidRDefault="0013676B" w:rsidP="003C4EEC">
            <w:pPr>
              <w:tabs>
                <w:tab w:val="left" w:pos="1782"/>
                <w:tab w:val="left" w:pos="5156"/>
                <w:tab w:val="left" w:pos="5404"/>
                <w:tab w:val="left" w:pos="5643"/>
                <w:tab w:val="left" w:pos="5882"/>
                <w:tab w:val="left" w:pos="6066"/>
              </w:tabs>
              <w:spacing w:after="0" w:line="240" w:lineRule="auto"/>
              <w:ind w:left="-142"/>
              <w:rPr>
                <w:rFonts w:ascii="Verdana" w:hAnsi="Verdana"/>
                <w:b/>
                <w:sz w:val="18"/>
                <w:szCs w:val="18"/>
              </w:rPr>
            </w:pPr>
            <w:r w:rsidRPr="003C4EEC">
              <w:rPr>
                <w:b/>
                <w:noProof/>
              </w:rPr>
              <w:t>A)</w:t>
            </w:r>
            <w:r w:rsidRPr="003C4EEC">
              <w:rPr>
                <w:noProof/>
              </w:rPr>
              <w:t xml:space="preserve">  1 ve 2</w:t>
            </w:r>
          </w:p>
          <w:p w:rsidR="0013676B" w:rsidRPr="003C4EEC" w:rsidRDefault="0013676B" w:rsidP="003C4EEC">
            <w:pPr>
              <w:tabs>
                <w:tab w:val="left" w:pos="1782"/>
                <w:tab w:val="left" w:pos="5156"/>
                <w:tab w:val="left" w:pos="5404"/>
                <w:tab w:val="left" w:pos="5643"/>
                <w:tab w:val="left" w:pos="5882"/>
                <w:tab w:val="left" w:pos="6066"/>
              </w:tabs>
              <w:spacing w:after="0" w:line="240" w:lineRule="auto"/>
              <w:ind w:left="-142"/>
              <w:rPr>
                <w:rFonts w:ascii="Verdana" w:hAnsi="Verdana"/>
                <w:b/>
                <w:sz w:val="18"/>
                <w:szCs w:val="18"/>
              </w:rPr>
            </w:pPr>
            <w:r w:rsidRPr="003C4EEC">
              <w:rPr>
                <w:rFonts w:ascii="Verdana" w:hAnsi="Verdana"/>
                <w:b/>
                <w:sz w:val="18"/>
                <w:szCs w:val="18"/>
              </w:rPr>
              <w:t xml:space="preserve">B) </w:t>
            </w:r>
            <w:r w:rsidRPr="003C4EEC">
              <w:rPr>
                <w:rFonts w:ascii="Verdana" w:hAnsi="Verdana"/>
                <w:sz w:val="18"/>
                <w:szCs w:val="18"/>
              </w:rPr>
              <w:t>1, 3, 4</w:t>
            </w:r>
          </w:p>
          <w:p w:rsidR="0013676B" w:rsidRPr="003C4EEC" w:rsidRDefault="0013676B" w:rsidP="003C4EEC">
            <w:pPr>
              <w:tabs>
                <w:tab w:val="left" w:pos="1782"/>
                <w:tab w:val="left" w:pos="5156"/>
                <w:tab w:val="left" w:pos="5404"/>
                <w:tab w:val="left" w:pos="5643"/>
                <w:tab w:val="left" w:pos="5882"/>
                <w:tab w:val="left" w:pos="6066"/>
              </w:tabs>
              <w:spacing w:after="0" w:line="240" w:lineRule="auto"/>
              <w:ind w:left="-142"/>
              <w:rPr>
                <w:rFonts w:ascii="Verdana" w:hAnsi="Verdana"/>
                <w:b/>
                <w:sz w:val="18"/>
                <w:szCs w:val="18"/>
              </w:rPr>
            </w:pPr>
            <w:r w:rsidRPr="003C4EEC">
              <w:rPr>
                <w:rFonts w:ascii="Verdana" w:hAnsi="Verdana"/>
                <w:b/>
                <w:sz w:val="18"/>
                <w:szCs w:val="18"/>
              </w:rPr>
              <w:t xml:space="preserve">C) </w:t>
            </w:r>
            <w:r w:rsidRPr="003C4EEC">
              <w:rPr>
                <w:rFonts w:ascii="Verdana" w:hAnsi="Verdana"/>
                <w:sz w:val="18"/>
                <w:szCs w:val="18"/>
              </w:rPr>
              <w:t>3 ve 4</w:t>
            </w:r>
          </w:p>
          <w:p w:rsidR="0013676B" w:rsidRPr="003C4EEC" w:rsidRDefault="0013676B" w:rsidP="003C4EEC">
            <w:pPr>
              <w:tabs>
                <w:tab w:val="left" w:pos="1782"/>
                <w:tab w:val="left" w:pos="5156"/>
                <w:tab w:val="left" w:pos="5404"/>
                <w:tab w:val="left" w:pos="5643"/>
                <w:tab w:val="left" w:pos="5882"/>
                <w:tab w:val="left" w:pos="6066"/>
              </w:tabs>
              <w:spacing w:after="0" w:line="240" w:lineRule="auto"/>
              <w:ind w:left="-142"/>
              <w:rPr>
                <w:rFonts w:ascii="Verdana" w:hAnsi="Verdana"/>
                <w:sz w:val="18"/>
                <w:szCs w:val="18"/>
              </w:rPr>
            </w:pPr>
            <w:r w:rsidRPr="003C4EEC">
              <w:rPr>
                <w:rFonts w:ascii="Verdana" w:hAnsi="Verdana"/>
                <w:b/>
                <w:sz w:val="18"/>
                <w:szCs w:val="18"/>
              </w:rPr>
              <w:t xml:space="preserve">D) </w:t>
            </w:r>
            <w:r w:rsidRPr="003C4EEC">
              <w:rPr>
                <w:rFonts w:ascii="Verdana" w:hAnsi="Verdana"/>
                <w:sz w:val="18"/>
                <w:szCs w:val="18"/>
              </w:rPr>
              <w:t>1, 2, 3, 4</w:t>
            </w:r>
          </w:p>
          <w:p w:rsidR="0013676B" w:rsidRPr="003C4EEC" w:rsidRDefault="0013676B" w:rsidP="0072067C">
            <w:pPr>
              <w:pStyle w:val="NoSpacing"/>
              <w:rPr>
                <w:lang w:eastAsia="tr-TR"/>
              </w:rPr>
            </w:pPr>
            <w:r w:rsidRPr="003C4EEC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15)</w:t>
            </w:r>
            <w:r w:rsidRPr="003C4EEC">
              <w:t xml:space="preserve"> </w:t>
            </w:r>
            <w:r w:rsidRPr="003C4EEC">
              <w:rPr>
                <w:noProof/>
                <w:lang w:eastAsia="tr-TR"/>
              </w:rPr>
              <w:pict>
                <v:shape id="_x0000_i1042" type="#_x0000_t75" alt="Adsız" style="width:269.25pt;height:94.5pt;visibility:visible">
                  <v:imagedata r:id="rId14" o:title=""/>
                </v:shape>
              </w:pict>
            </w:r>
          </w:p>
          <w:p w:rsidR="0013676B" w:rsidRPr="003C4EEC" w:rsidRDefault="0013676B" w:rsidP="003C4EEC">
            <w:pPr>
              <w:spacing w:after="0" w:line="240" w:lineRule="auto"/>
              <w:jc w:val="both"/>
              <w:rPr>
                <w:b/>
              </w:rPr>
            </w:pPr>
            <w:r w:rsidRPr="003C4EEC">
              <w:rPr>
                <w:b/>
              </w:rPr>
              <w:t>16)</w:t>
            </w:r>
          </w:p>
          <w:p w:rsidR="0013676B" w:rsidRPr="003C4EEC" w:rsidRDefault="0013676B" w:rsidP="003C4EEC">
            <w:pPr>
              <w:spacing w:after="0" w:line="240" w:lineRule="auto"/>
              <w:jc w:val="both"/>
            </w:pPr>
            <w:r w:rsidRPr="003C4EEC">
              <w:rPr>
                <w:noProof/>
                <w:lang w:eastAsia="tr-TR"/>
              </w:rPr>
              <w:pict>
                <v:shape id="_x0000_i1043" type="#_x0000_t75" style="width:253.5pt;height:174pt;visibility:visible">
                  <v:imagedata r:id="rId16" o:title="" gain="109227f" blacklevel="-6554f"/>
                </v:shape>
              </w:pict>
            </w:r>
          </w:p>
          <w:p w:rsidR="0013676B" w:rsidRPr="003C4EEC" w:rsidRDefault="0013676B" w:rsidP="003C4EEC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C4EEC">
              <w:rPr>
                <w:rFonts w:ascii="Times New Roman" w:hAnsi="Times New Roman"/>
                <w:b/>
              </w:rPr>
              <w:t>17)</w:t>
            </w:r>
          </w:p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3C4EEC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shd w:val="clear" w:color="auto" w:fill="FFFFFF"/>
                <w:lang w:eastAsia="tr-TR"/>
              </w:rPr>
              <w:pict>
                <v:shape id="_x0000_i1044" type="#_x0000_t75" style="width:232.5pt;height:102pt;visibility:visible">
                  <v:imagedata r:id="rId11" o:title=""/>
                </v:shape>
              </w:pict>
            </w:r>
          </w:p>
          <w:p w:rsidR="0013676B" w:rsidRPr="003C4EEC" w:rsidRDefault="0013676B" w:rsidP="003C4EEC">
            <w:pPr>
              <w:shd w:val="clear" w:color="auto" w:fill="FFFFFF"/>
              <w:spacing w:after="0" w:line="300" w:lineRule="atLeast"/>
              <w:rPr>
                <w:rFonts w:ascii="Arial" w:hAnsi="Arial" w:cs="Arial"/>
                <w:b/>
                <w:spacing w:val="15"/>
                <w:sz w:val="20"/>
                <w:szCs w:val="20"/>
                <w:lang w:eastAsia="tr-TR"/>
              </w:rPr>
            </w:pPr>
            <w:r>
              <w:rPr>
                <w:noProof/>
                <w:lang w:eastAsia="tr-TR"/>
              </w:rPr>
              <w:pict>
                <v:group id="_x0000_s1067" style="position:absolute;margin-left:23.15pt;margin-top:4.7pt;width:152.25pt;height:60.4pt;z-index:251657728" coordorigin="6329,11817" coordsize="2183,1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">
                  <v:line id="Line 5" o:spid="_x0000_s1068" style="position:absolute;visibility:visible" from="6703,12665" to="6703,13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  <v:shape id="Text Box 6" o:spid="_x0000_s1069" type="#_x0000_t202" style="position:absolute;left:8138;top:12197;width:374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Lu8IA&#10;AADaAAAADwAAAGRycy9kb3ducmV2LnhtbESP3YrCMBSE7wXfIZwFb8SmylrdrlFWQfHWnwc4bY5t&#10;2eakNFlb394sCF4OM/MNs9r0phZ3al1lWcE0ikEQ51ZXXCi4XvaTJQjnkTXWlknBgxxs1sPBClNt&#10;Oz7R/ewLESDsUlRQet+kUrq8JIMusg1x8G62NeiDbAupW+wC3NRyFseJNFhxWCixoV1J+e/5zyi4&#10;Hbvx/KvLDv66OH0mW6wWmX0oNfrof75BeOr9O/xqH7WCBP6vhBs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wu7wgAAANoAAAAPAAAAAAAAAAAAAAAAAJgCAABkcnMvZG93&#10;bnJldi54bWxQSwUGAAAAAAQABAD1AAAAhwMAAAAA&#10;" stroked="f">
                    <v:textbox>
                      <w:txbxContent>
                        <w:p w:rsidR="0013676B" w:rsidRDefault="0013676B" w:rsidP="007B0433">
                          <w:pPr>
                            <w:rPr>
                              <w:b/>
                              <w:bCs/>
                              <w:sz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7" o:spid="_x0000_s1070" type="#_x0000_t202" style="position:absolute;left:7537;top:12197;width:374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IMIA&#10;AADaAAAADwAAAGRycy9kb3ducmV2LnhtbESP3YrCMBSE7wXfIZwFb0RTZbVut1FWQfHWnwc4Nqc/&#10;bHNSmqytb28WBC+HmfmGSTe9qcWdWldZVjCbRiCIM6srLhRcL/vJCoTzyBpry6TgQQ426+EgxUTb&#10;jk90P/tCBAi7BBWU3jeJlC4ryaCb2oY4eLltDfog20LqFrsAN7WcR9FSGqw4LJTY0K6k7Pf8ZxTk&#10;x268+OpuB3+NT5/LLVbxzT6UGn30P98gPPX+HX61j1pBDP9Xwg2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664gwgAAANoAAAAPAAAAAAAAAAAAAAAAAJgCAABkcnMvZG93&#10;bnJldi54bWxQSwUGAAAAAAQABAD1AAAAhwMAAAAA&#10;" stroked="f">
                    <v:textbox>
                      <w:txbxContent>
                        <w:p w:rsidR="0013676B" w:rsidRDefault="0013676B" w:rsidP="007B0433">
                          <w:pPr>
                            <w:rPr>
                              <w:b/>
                              <w:bCs/>
                              <w:sz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8" o:spid="_x0000_s1071" type="#_x0000_t202" style="position:absolute;left:6659;top:12421;width:374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6UrsA&#10;AADaAAAADwAAAGRycy9kb3ducmV2LnhtbERPSwrCMBDdC94hjOBGNFX8VqOooLj1c4CxGdtiMylN&#10;tPX2ZiG4fLz/atOYQrypcrllBcNBBII4sTrnVMHteujPQTiPrLGwTAo+5GCzbrdWGGtb85neF5+K&#10;EMIuRgWZ92UspUsyMugGtiQO3MNWBn2AVSp1hXUIN4UcRdFUGsw5NGRY0j6j5Hl5GQWPU92bLOr7&#10;0d9m5/F0h/nsbj9KdTvNdgnCU+P/4p/7pBWEreFKu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h0OlK7AAAA2gAAAA8AAAAAAAAAAAAAAAAAmAIAAGRycy9kb3ducmV2Lnht&#10;bFBLBQYAAAAABAAEAPUAAACAAwAAAAA=&#10;" stroked="f">
                    <v:textbox>
                      <w:txbxContent>
                        <w:p w:rsidR="0013676B" w:rsidRDefault="0013676B" w:rsidP="007B0433">
                          <w:pPr>
                            <w:rPr>
                              <w:b/>
                              <w:bCs/>
                              <w:sz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</w:rPr>
                            <w:t>1</w:t>
                          </w:r>
                        </w:p>
                      </w:txbxContent>
                    </v:textbox>
                  </v:shape>
                  <v:oval id="Oval 9" o:spid="_x0000_s1072" style="position:absolute;left:6721;top:12251;width:261;height:2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  <v:line id="Line 10" o:spid="_x0000_s1073" style="position:absolute;visibility:visible" from="6329,12845" to="6703,12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  <v:line id="Line 11" o:spid="_x0000_s1074" style="position:absolute;visibility:visible" from="6800,12755" to="6800,129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  <v:line id="Line 12" o:spid="_x0000_s1075" style="position:absolute;visibility:visible" from="6800,12845" to="7735,12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  <v:line id="Line 13" o:spid="_x0000_s1076" style="position:absolute;visibility:visible" from="6340,12143" to="6340,12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  <v:line id="Line 14" o:spid="_x0000_s1077" style="position:absolute;visibility:visible" from="6349,12143" to="6723,12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  <v:oval id="Oval 15" o:spid="_x0000_s1078" style="position:absolute;left:7600;top:12035;width:261;height:2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gPzMAA&#10;AADbAAAADwAAAGRycy9kb3ducmV2LnhtbERPTWvCQBC9C/6HZQq96caGSEldRZSCPXgw2vuQHZNg&#10;djZkpzH9992C4G0e73NWm9G1aqA+NJ4NLOYJKOLS24YrA5fz5+wdVBBki61nMvBLATbr6WSFufV3&#10;PtFQSKViCIccDdQiXa51KGtyGOa+I47c1fcOJcK+0rbHewx3rX5LkqV22HBsqLGjXU3lrfhxBvbV&#10;tlgOOpUsve4Pkt2+j1/pwpjXl3H7AUpolKf44T7YOD+D/1/iAXr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gPzMAAAADbAAAADwAAAAAAAAAAAAAAAACYAgAAZHJzL2Rvd25y&#10;ZXYueG1sUEsFBgAAAAAEAAQA9QAAAIUDAAAAAA==&#10;"/>
                  <v:line id="Line 16" o:spid="_x0000_s1079" style="position:absolute;visibility:visible" from="6695,12148" to="7596,121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  <v:line id="Line 17" o:spid="_x0000_s1080" style="position:absolute;rotation:-710457fd;visibility:visible" from="6633,12291" to="6633,12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aGUEMMAAADbAAAADwAAAGRycy9kb3ducmV2LnhtbERPS2vCQBC+F/oflin0VjcNaEp0I1IR&#10;PJWqpdDbmJ08NDsbspuY+utdodDbfHzPWSxH04iBOldbVvA6iUAQ51bXXCr4Omxe3kA4j6yxsUwK&#10;fsnBMnt8WGCq7YV3NOx9KUIIuxQVVN63qZQur8igm9iWOHCF7Qz6ALtS6g4vIdw0Mo6imTRYc2io&#10;sKX3ivLzvjcK5Hcfz679NPk5HT8/1nE+JPpcKPX8NK7mIDyN/l/8597qMD+B+y/hAJnd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WhlBDDAAAA2wAAAA8AAAAAAAAAAAAA&#10;AAAAoQIAAGRycy9kb3ducmV2LnhtbFBLBQYAAAAABAAEAPkAAACRAwAAAAA=&#10;"/>
                  <v:line id="Line 18" o:spid="_x0000_s1081" style="position:absolute;visibility:visible" from="7161,12163" to="7161,12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  <v:line id="Line 19" o:spid="_x0000_s1082" style="position:absolute;visibility:visible" from="6534,12143" to="6534,1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  <v:line id="Line 20" o:spid="_x0000_s1083" style="position:absolute;visibility:visible" from="6534,12377" to="6721,12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  <v:line id="Line 21" o:spid="_x0000_s1084" style="position:absolute;visibility:visible" from="6990,12395" to="7177,12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  <v:line id="Line 22" o:spid="_x0000_s1085" style="position:absolute;visibility:visible" from="7861,12161" to="8235,121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    <v:line id="Line 23" o:spid="_x0000_s1086" style="position:absolute;visibility:visible" from="8217,12161" to="8217,123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  <v:line id="Line 24" o:spid="_x0000_s1087" style="position:absolute;rotation:3433694fd;flip:x;visibility:visible" from="8069,12398" to="8256,123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HcAcQAAADbAAAADwAAAGRycy9kb3ducmV2LnhtbESPT4vCMBTE78J+h/AWvIimiujSNS1F&#10;EHrYg38Xj4/m2ZZtXkoTtfvtjSB4HGbmN8wq7U0jbtS52rKC6SQCQVxYXXOp4HjYjL9AOI+ssbFM&#10;Cv7JQZp8DFYYa3vnHd32vhQBwi5GBZX3bSylKyoy6Ca2JQ7exXYGfZBdKXWH9wA3jZxF0UIarDks&#10;VNjSuqLib381Cq4/p8tmMfL51v22y5NZZ/l5lyk1/OyzbxCeev8Ov9q5VjCbw/NL+AEye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kdwBxAAAANsAAAAPAAAAAAAAAAAA&#10;AAAAAKECAABkcnMvZG93bnJldi54bWxQSwUGAAAAAAQABAD5AAAAkgMAAAAA&#10;"/>
                  <v:line id="Line 25" o:spid="_x0000_s1088" style="position:absolute;visibility:visible" from="8235,12485" to="8235,12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  <v:line id="Line 26" o:spid="_x0000_s1089" style="position:absolute;visibility:visible" from="7688,12845" to="8249,12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  <v:shape id="Text Box 27" o:spid="_x0000_s1090" type="#_x0000_t202" style="position:absolute;left:6694;top:11817;width:374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    <v:textbox>
                      <w:txbxContent>
                        <w:p w:rsidR="0013676B" w:rsidRDefault="0013676B" w:rsidP="007B0433">
                          <w:pPr>
                            <w:rPr>
                              <w:b/>
                              <w:bCs/>
                              <w:sz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</w:rPr>
                            <w:t>2</w:t>
                          </w:r>
                        </w:p>
                      </w:txbxContent>
                    </v:textbox>
                  </v:shape>
                  <v:group id="Group 28" o:spid="_x0000_s1091" style="position:absolute;left:6699;top:12101;width:244;height:79" coordorigin="6764,14147" coordsize="417,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<o:lock v:ext="edit" aspectratio="t"/>
                    <v:line id="Line 29" o:spid="_x0000_s1092" style="position:absolute;rotation:3034445fd;visibility:visible" from="6826,14144" to="6827,142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PIX8MAAADbAAAADwAAAGRycy9kb3ducmV2LnhtbESPS4sCMRCE74L/IbTgTTN6kHU0ig+U&#10;hXURn+d20vPASWeYZHX895uFBY9FVX1FTeeNKcWDaldYVjDoRyCIE6sLzhScT5veBwjnkTWWlknB&#10;ixzMZ+3WFGNtn3ygx9FnIkDYxagg976KpXRJTgZd31bEwUttbdAHWWdS1/gMcFPKYRSNpMGCw0KO&#10;Fa1ySu7HH6MgXSbm+5Z+rQcLsxtfeb/dLi9XpbqdZjEB4anx7/B/+1MrGI7h70v4AXL2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szyF/DAAAA2wAAAA8AAAAAAAAAAAAA&#10;AAAAoQIAAGRycy9kb3ducmV2LnhtbFBLBQYAAAAABAAEAPkAAACRAwAAAAA=&#10;"/>
                    <v:line id="Line 30" o:spid="_x0000_s1093" style="position:absolute;rotation:-846397fd;visibility:visible" from="6881,14147" to="6882,14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mlqsEAAADbAAAADwAAAGRycy9kb3ducmV2LnhtbERPTWvCQBC9C/6HZQRvumkLVlJXKZFS&#10;sVAw1p6n2TGJZmdDdtX033cOBY+P971Y9a5RV+pC7dnAwzQBRVx4W3Np4Gv/NpmDChHZYuOZDPxS&#10;gNVyOFhgav2Nd3TNY6kkhEOKBqoY21TrUFTkMEx9Syzc0XcOo8Cu1LbDm4S7Rj8myUw7rFkaKmwp&#10;q6g45xcnvbE47C6nNWef7xi2ffZxeP7+MWY86l9fQEXq4138795YA0+yXr7ID9DL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uaWqwQAAANsAAAAPAAAAAAAAAAAAAAAA&#10;AKECAABkcnMvZG93bnJldi54bWxQSwUGAAAAAAQABAD5AAAAjwMAAAAA&#10;"/>
                    <v:line id="Line 31" o:spid="_x0000_s1094" style="position:absolute;rotation:3034445fd;visibility:visible" from="6917,14160" to="6918,142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xShMQAAADbAAAADwAAAGRycy9kb3ducmV2LnhtbESPW2sCMRSE3wv+h3AE32p2LYhdjaKV&#10;iqBSvNTn083ZC92cLJuo6783QqGPw8x8w0xmranElRpXWlYQ9yMQxKnVJecKTsfP1xEI55E1VpZJ&#10;wZ0czKadlwkm2t54T9eDz0WAsEtQQeF9nUjp0oIMur6tiYOX2cagD7LJpW7wFuCmkoMoGkqDJYeF&#10;Amv6KCj9PVyMgmyRmt1PtlnGc7N9P/PXarX4PivV67bzMQhPrf8P/7XXWsFbDM8v4QfI6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nFKExAAAANsAAAAPAAAAAAAAAAAA&#10;AAAAAKECAABkcnMvZG93bnJldi54bWxQSwUGAAAAAAQABAD5AAAAkgMAAAAA&#10;"/>
                    <v:line id="Line 32" o:spid="_x0000_s1095" style="position:absolute;rotation:-846397fd;visibility:visible" from="6978,14157" to="6979,14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eeRsIAAADbAAAADwAAAGRycy9kb3ducmV2LnhtbESPW4vCMBCF34X9D2EWfNN0XVCpRlkq&#10;sqIgeH0em7HtbjMpTdT6740g+Hg4l48znjamFFeqXWFZwVc3AkGcWl1wpmC/m3eGIJxH1lhaJgV3&#10;cjCdfLTGGGt74w1dtz4TYYRdjApy76tYSpfmZNB1bUUcvLOtDfog60zqGm9h3JSyF0V9abDgQMix&#10;oiSn9H97MYHr08Pm8jfjZP2Lbtkkq8PgeFKq/dn8jEB4avw7/GovtILvHjy/hB8gJ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SeeRsIAAADbAAAADwAAAAAAAAAAAAAA&#10;AAChAgAAZHJzL2Rvd25yZXYueG1sUEsFBgAAAAAEAAQA+QAAAJADAAAAAA==&#10;"/>
                    <v:line id="Line 33" o:spid="_x0000_s1096" style="position:absolute;rotation:3034445fd;visibility:visible" from="7014,14173" to="7015,142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JpaMUAAADbAAAADwAAAGRycy9kb3ducmV2LnhtbESPW2sCMRSE3wX/QziFvtWsCtKuRlFL&#10;RVCRrpfn083ZC25Olk2q6783hYKPw8x8w0xmranElRpXWlbQ70UgiFOrS84VHA9fb+8gnEfWWFkm&#10;BXdyMJt2OxOMtb3xN10Tn4sAYRejgsL7OpbSpQUZdD1bEwcvs41BH2STS93gLcBNJQdRNJIGSw4L&#10;Bda0LCi9JL9GQbZIze4n23z252b7ceb9arU4nZV6fWnnYxCeWv8M/7fXWsFwCH9fwg+Q0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wJpaMUAAADbAAAADwAAAAAAAAAA&#10;AAAAAAChAgAAZHJzL2Rvd25yZXYueG1sUEsFBgAAAAAEAAQA+QAAAJMDAAAAAA==&#10;"/>
                    <v:line id="Line 34" o:spid="_x0000_s1097" style="position:absolute;rotation:3034445fd;visibility:visible" from="7118,14166" to="7119,14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vxHMUAAADbAAAADwAAAGRycy9kb3ducmV2LnhtbESPW2vCQBSE3wv+h+UU+qYb21I0zSra&#10;UhFUxEvzfJo9uWD2bMhuNf57tyD0cZiZb5hk2planKl1lWUFw0EEgjizuuJCwfHw1R+BcB5ZY22Z&#10;FFzJwXTSe0gw1vbCOzrvfSEChF2MCkrvm1hKl5Vk0A1sQxy83LYGfZBtIXWLlwA3tXyOojdpsOKw&#10;UGJDHyVlp/2vUZDPM7P5yVefw5lZj1PeLhbz71Spp8du9g7CU+f/w/f2Uit4eYW/L+EHyM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OvxHMUAAADbAAAADwAAAAAAAAAA&#10;AAAAAAChAgAAZHJzL2Rvd25yZXYueG1sUEsFBgAAAAAEAAQA+QAAAJMDAAAAAA==&#10;"/>
                    <v:line id="Line 35" o:spid="_x0000_s1098" style="position:absolute;rotation:-846397fd;visibility:visible" from="7069,14157" to="7070,14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4GMsIAAADbAAAADwAAAGRycy9kb3ducmV2LnhtbESPW2vCQBCF34X+h2UKfdONFq1EV5GI&#10;KBYEr89jdkzSZmdDdtX4792C0MfDuXyc8bQxpbhR7QrLCrqdCARxanXBmYLDftEegnAeWWNpmRQ8&#10;yMF08tYaY6ztnbd02/lMhBF2MSrIva9iKV2ak0HXsRVx8C62NuiDrDOpa7yHcVPKXhQNpMGCAyHH&#10;ipKc0t/d1QSuT4/b68+ck80S3bpJvo9fp7NSH+/NbATCU+P/w6/2Siv47MPfl/AD5OQ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s4GMsIAAADbAAAADwAAAAAAAAAAAAAA&#10;AAChAgAAZHJzL2Rvd25yZXYueG1sUEsFBgAAAAAEAAQA+QAAAJADAAAAAA==&#10;"/>
                    <v:line id="Line 36" o:spid="_x0000_s1099" style="position:absolute;rotation:-846397fd;visibility:visible" from="7160,14155" to="7161,142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yYRcMAAADbAAAADwAAAGRycy9kb3ducmV2LnhtbESPX2vCMBTF3wf7DuEKe1tTHeioRpGK&#10;KA4E3erzXXPX1jU3pUlt9+2XgbDHw/nz4yxWg6nFjVpXWVYwjmIQxLnVFRcKPt63z68gnEfWWFsm&#10;BT/kYLV8fFhgom3PJ7qdfSHCCLsEFZTeN4mULi/JoItsQxy8L9sa9EG2hdQt9mHc1HISx1NpsOJA&#10;KLGhtKT8+9yZwPV5duquG06PO3SHIX3LZpdPpZ5Gw3oOwtPg/8P39l4reJnC35fwA+Ty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IcmEXDAAAA2wAAAA8AAAAAAAAAAAAA&#10;AAAAoQIAAGRycy9kb3ducmV2LnhtbFBLBQYAAAAABAAEAPkAAACRAwAAAAA=&#10;"/>
                  </v:group>
                </v:group>
              </w:pict>
            </w:r>
            <w:r w:rsidRPr="003C4EEC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18)</w:t>
            </w:r>
            <w:r w:rsidRPr="003C4EEC">
              <w:rPr>
                <w:rFonts w:ascii="Verdana" w:hAnsi="Verdana" w:cs="Arial"/>
                <w:noProof/>
                <w:sz w:val="16"/>
                <w:szCs w:val="16"/>
                <w:lang w:eastAsia="tr-TR"/>
              </w:rPr>
              <w:t xml:space="preserve"> </w:t>
            </w:r>
          </w:p>
          <w:p w:rsidR="0013676B" w:rsidRPr="003C4EEC" w:rsidRDefault="0013676B" w:rsidP="003C4EEC">
            <w:pPr>
              <w:shd w:val="clear" w:color="auto" w:fill="FFFFFF"/>
              <w:spacing w:after="0" w:line="300" w:lineRule="atLeast"/>
              <w:rPr>
                <w:rFonts w:ascii="Arial" w:hAnsi="Arial" w:cs="Arial"/>
                <w:b/>
                <w:spacing w:val="15"/>
                <w:sz w:val="20"/>
                <w:szCs w:val="20"/>
                <w:lang w:eastAsia="tr-TR"/>
              </w:rPr>
            </w:pPr>
          </w:p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</w:p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</w:p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</w:p>
          <w:p w:rsidR="0013676B" w:rsidRPr="003C4EEC" w:rsidRDefault="0013676B" w:rsidP="003C4EE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3C4EEC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Yukarıdaki devrede hangisi Ampermetre olabilir?</w:t>
            </w:r>
          </w:p>
          <w:p w:rsidR="0013676B" w:rsidRPr="003C4EEC" w:rsidRDefault="0013676B" w:rsidP="003C4EEC">
            <w:pPr>
              <w:spacing w:after="0" w:line="240" w:lineRule="auto"/>
              <w:ind w:left="176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_x0000_s1100" type="#_x0000_t75" style="position:absolute;left:0;text-align:left;margin-left:5.65pt;margin-top:27.25pt;width:253.5pt;height:168.25pt;z-index:251663872">
                  <v:imagedata r:id="rId17" o:title="" gain="109227f" blacklevel="-6554f"/>
                  <w10:wrap type="square"/>
                </v:shape>
                <o:OLEObject Type="Embed" ProgID="PBrush" ShapeID="_x0000_s1100" DrawAspect="Content" ObjectID="_1525785799" r:id="rId24"/>
              </w:pict>
            </w:r>
            <w:r w:rsidRPr="003C4EEC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 xml:space="preserve">      A)</w:t>
            </w:r>
            <w:r w:rsidRPr="003C4EEC">
              <w:rPr>
                <w:rFonts w:ascii="Arial" w:hAnsi="Arial" w:cs="Arial"/>
                <w:bCs/>
                <w:sz w:val="20"/>
                <w:szCs w:val="20"/>
                <w:lang w:eastAsia="tr-TR"/>
              </w:rPr>
              <w:t xml:space="preserve"> 4</w:t>
            </w:r>
            <w:r w:rsidRPr="003C4EEC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ab/>
              <w:t xml:space="preserve">B) </w:t>
            </w:r>
            <w:r w:rsidRPr="003C4EEC">
              <w:rPr>
                <w:rFonts w:ascii="Arial" w:hAnsi="Arial" w:cs="Arial"/>
                <w:bCs/>
                <w:sz w:val="20"/>
                <w:szCs w:val="20"/>
                <w:lang w:eastAsia="tr-TR"/>
              </w:rPr>
              <w:t>3</w:t>
            </w:r>
            <w:r w:rsidRPr="003C4EEC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ab/>
              <w:t>C)</w:t>
            </w:r>
            <w:r w:rsidRPr="003C4EEC">
              <w:rPr>
                <w:rFonts w:ascii="Arial" w:hAnsi="Arial" w:cs="Arial"/>
                <w:bCs/>
                <w:sz w:val="20"/>
                <w:szCs w:val="20"/>
                <w:lang w:eastAsia="tr-TR"/>
              </w:rPr>
              <w:t xml:space="preserve"> 2</w:t>
            </w:r>
            <w:r w:rsidRPr="003C4EEC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ab/>
              <w:t>D)</w:t>
            </w:r>
            <w:r w:rsidRPr="003C4EEC">
              <w:rPr>
                <w:rFonts w:ascii="Arial" w:hAnsi="Arial" w:cs="Arial"/>
                <w:bCs/>
                <w:sz w:val="20"/>
                <w:szCs w:val="20"/>
                <w:lang w:eastAsia="tr-TR"/>
              </w:rPr>
              <w:t xml:space="preserve"> 1</w:t>
            </w:r>
          </w:p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3C4EEC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19)</w:t>
            </w:r>
          </w:p>
          <w:p w:rsidR="0013676B" w:rsidRPr="003C4EEC" w:rsidRDefault="0013676B" w:rsidP="003C4EEC">
            <w:pPr>
              <w:shd w:val="clear" w:color="auto" w:fill="FFFFFF"/>
              <w:spacing w:after="0" w:line="240" w:lineRule="atLeast"/>
              <w:ind w:right="-142"/>
              <w:rPr>
                <w:rFonts w:ascii="Times New Roman" w:hAnsi="Times New Roman"/>
                <w:b/>
                <w:sz w:val="24"/>
                <w:szCs w:val="24"/>
              </w:rPr>
            </w:pPr>
            <w:r w:rsidRPr="003C4EEC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20)</w:t>
            </w:r>
            <w:r w:rsidRPr="003C4EEC">
              <w:rPr>
                <w:rFonts w:ascii="Verdana" w:hAnsi="Verdana" w:cs="Arial"/>
                <w:noProof/>
                <w:sz w:val="16"/>
                <w:szCs w:val="16"/>
                <w:lang w:eastAsia="tr-TR"/>
              </w:rPr>
              <w:t xml:space="preserve"> </w:t>
            </w:r>
            <w:r w:rsidRPr="003C4EEC">
              <w:rPr>
                <w:rFonts w:ascii="Times New Roman" w:hAnsi="Times New Roman"/>
                <w:sz w:val="24"/>
                <w:szCs w:val="24"/>
              </w:rPr>
              <w:t xml:space="preserve">Seval Öğretmen, </w:t>
            </w:r>
            <w:r w:rsidRPr="003C4EEC">
              <w:rPr>
                <w:rFonts w:ascii="Times New Roman" w:hAnsi="Times New Roman"/>
                <w:b/>
                <w:sz w:val="24"/>
                <w:szCs w:val="24"/>
              </w:rPr>
              <w:t>NH</w:t>
            </w:r>
            <w:r w:rsidRPr="003C4EEC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3</w:t>
            </w:r>
            <w:r w:rsidRPr="003C4EEC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-</w:t>
            </w:r>
            <w:r w:rsidRPr="003C4EEC">
              <w:rPr>
                <w:rFonts w:ascii="Times New Roman" w:hAnsi="Times New Roman"/>
                <w:sz w:val="24"/>
                <w:szCs w:val="24"/>
              </w:rPr>
              <w:t xml:space="preserve"> iyonunu örnek olarak vermiştir</w:t>
            </w:r>
            <w:r w:rsidRPr="003C4EE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3676B" w:rsidRPr="003C4EEC" w:rsidRDefault="0013676B" w:rsidP="003C4EE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C4EEC">
              <w:rPr>
                <w:rFonts w:ascii="Times New Roman" w:hAnsi="Times New Roman"/>
                <w:b/>
                <w:sz w:val="24"/>
                <w:szCs w:val="24"/>
              </w:rPr>
              <w:t xml:space="preserve"> Ahmet :</w:t>
            </w:r>
            <w:r w:rsidRPr="003C4EEC">
              <w:rPr>
                <w:rFonts w:ascii="Times New Roman" w:hAnsi="Times New Roman"/>
                <w:sz w:val="24"/>
                <w:szCs w:val="24"/>
              </w:rPr>
              <w:t xml:space="preserve"> Katyondur.</w:t>
            </w:r>
            <w:r w:rsidRPr="003C4EEC">
              <w:rPr>
                <w:rFonts w:ascii="Times New Roman" w:hAnsi="Times New Roman"/>
                <w:b/>
                <w:sz w:val="24"/>
                <w:szCs w:val="24"/>
              </w:rPr>
              <w:t xml:space="preserve">Gizem: </w:t>
            </w:r>
            <w:r w:rsidRPr="003C4EEC">
              <w:rPr>
                <w:rFonts w:ascii="Times New Roman" w:hAnsi="Times New Roman"/>
                <w:sz w:val="24"/>
                <w:szCs w:val="24"/>
              </w:rPr>
              <w:t xml:space="preserve">Çok atomlu iyondur. </w:t>
            </w:r>
          </w:p>
          <w:p w:rsidR="0013676B" w:rsidRPr="003C4EEC" w:rsidRDefault="0013676B" w:rsidP="003C4EE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C4EEC">
              <w:rPr>
                <w:rFonts w:ascii="Times New Roman" w:hAnsi="Times New Roman"/>
                <w:b/>
                <w:sz w:val="24"/>
                <w:szCs w:val="24"/>
              </w:rPr>
              <w:t>Esra:</w:t>
            </w:r>
            <w:r w:rsidRPr="003C4EEC">
              <w:rPr>
                <w:rFonts w:ascii="Times New Roman" w:hAnsi="Times New Roman"/>
                <w:sz w:val="24"/>
                <w:szCs w:val="24"/>
              </w:rPr>
              <w:t xml:space="preserve">  Anyondur </w:t>
            </w:r>
            <w:r w:rsidRPr="003C4EEC">
              <w:rPr>
                <w:rFonts w:ascii="Times New Roman" w:hAnsi="Times New Roman"/>
                <w:b/>
                <w:sz w:val="24"/>
                <w:szCs w:val="24"/>
              </w:rPr>
              <w:t>Sıla :</w:t>
            </w:r>
            <w:r w:rsidRPr="003C4EEC">
              <w:rPr>
                <w:rFonts w:ascii="Times New Roman" w:hAnsi="Times New Roman"/>
                <w:sz w:val="24"/>
                <w:szCs w:val="24"/>
              </w:rPr>
              <w:t xml:space="preserve"> N ve H atomlarını barındırır. </w:t>
            </w:r>
          </w:p>
          <w:p w:rsidR="0013676B" w:rsidRPr="003C4EEC" w:rsidRDefault="0013676B" w:rsidP="003C4EE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C4EEC">
              <w:rPr>
                <w:rFonts w:ascii="Times New Roman" w:hAnsi="Times New Roman"/>
                <w:sz w:val="24"/>
                <w:szCs w:val="24"/>
              </w:rPr>
              <w:t xml:space="preserve">Buna göre, öğrencilerden hangisi </w:t>
            </w:r>
            <w:r w:rsidRPr="003C4EEC">
              <w:rPr>
                <w:rFonts w:ascii="Times New Roman" w:hAnsi="Times New Roman"/>
                <w:b/>
                <w:sz w:val="24"/>
                <w:szCs w:val="24"/>
              </w:rPr>
              <w:t>NH</w:t>
            </w:r>
            <w:r w:rsidRPr="003C4EEC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3</w:t>
            </w:r>
            <w:r w:rsidRPr="003C4EEC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 xml:space="preserve">-  </w:t>
            </w:r>
            <w:r w:rsidRPr="003C4EEC">
              <w:rPr>
                <w:rFonts w:ascii="Times New Roman" w:hAnsi="Times New Roman"/>
                <w:sz w:val="24"/>
                <w:szCs w:val="24"/>
              </w:rPr>
              <w:t xml:space="preserve">iyonu ile ilgili </w:t>
            </w:r>
            <w:r w:rsidRPr="003C4EEC">
              <w:rPr>
                <w:rFonts w:ascii="Times New Roman" w:hAnsi="Times New Roman"/>
                <w:sz w:val="24"/>
                <w:szCs w:val="24"/>
                <w:u w:val="single"/>
              </w:rPr>
              <w:t>yanlış</w:t>
            </w:r>
            <w:r w:rsidRPr="003C4EEC">
              <w:rPr>
                <w:rFonts w:ascii="Times New Roman" w:hAnsi="Times New Roman"/>
                <w:sz w:val="24"/>
                <w:szCs w:val="24"/>
              </w:rPr>
              <w:t xml:space="preserve"> bilgi vermiştir? </w:t>
            </w:r>
          </w:p>
          <w:p w:rsidR="0013676B" w:rsidRPr="003C4EEC" w:rsidRDefault="0013676B" w:rsidP="003C4EE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b/>
                <w:spacing w:val="15"/>
                <w:sz w:val="24"/>
                <w:szCs w:val="24"/>
                <w:lang w:eastAsia="tr-TR"/>
              </w:rPr>
            </w:pPr>
            <w:r w:rsidRPr="003C4EEC">
              <w:rPr>
                <w:rFonts w:ascii="Times New Roman" w:hAnsi="Times New Roman"/>
                <w:b/>
                <w:sz w:val="24"/>
                <w:szCs w:val="24"/>
              </w:rPr>
              <w:t>A)</w:t>
            </w:r>
            <w:r w:rsidRPr="003C4EEC">
              <w:rPr>
                <w:rFonts w:ascii="Times New Roman" w:hAnsi="Times New Roman"/>
                <w:sz w:val="24"/>
                <w:szCs w:val="24"/>
              </w:rPr>
              <w:t xml:space="preserve"> Ahmet          </w:t>
            </w:r>
            <w:r w:rsidRPr="003C4EEC">
              <w:rPr>
                <w:rFonts w:ascii="Times New Roman" w:hAnsi="Times New Roman"/>
                <w:b/>
                <w:sz w:val="24"/>
                <w:szCs w:val="24"/>
              </w:rPr>
              <w:t>B)</w:t>
            </w:r>
            <w:r w:rsidRPr="003C4EEC">
              <w:rPr>
                <w:rFonts w:ascii="Times New Roman" w:hAnsi="Times New Roman"/>
                <w:sz w:val="24"/>
                <w:szCs w:val="24"/>
              </w:rPr>
              <w:t xml:space="preserve"> Gizem      </w:t>
            </w:r>
            <w:r w:rsidRPr="003C4EEC">
              <w:rPr>
                <w:rFonts w:ascii="Times New Roman" w:hAnsi="Times New Roman"/>
                <w:b/>
                <w:sz w:val="24"/>
                <w:szCs w:val="24"/>
              </w:rPr>
              <w:t>C)</w:t>
            </w:r>
            <w:r w:rsidRPr="003C4EEC">
              <w:rPr>
                <w:rFonts w:ascii="Times New Roman" w:hAnsi="Times New Roman"/>
                <w:sz w:val="24"/>
                <w:szCs w:val="24"/>
              </w:rPr>
              <w:t xml:space="preserve"> Esra      </w:t>
            </w:r>
            <w:r w:rsidRPr="003C4EEC">
              <w:rPr>
                <w:rFonts w:ascii="Times New Roman" w:hAnsi="Times New Roman"/>
                <w:b/>
                <w:sz w:val="24"/>
                <w:szCs w:val="24"/>
              </w:rPr>
              <w:t>D)</w:t>
            </w:r>
            <w:r w:rsidRPr="003C4EEC">
              <w:rPr>
                <w:rFonts w:ascii="Times New Roman" w:hAnsi="Times New Roman"/>
                <w:sz w:val="24"/>
                <w:szCs w:val="24"/>
              </w:rPr>
              <w:t xml:space="preserve"> Sıla</w:t>
            </w:r>
          </w:p>
        </w:tc>
        <w:tc>
          <w:tcPr>
            <w:tcW w:w="5538" w:type="dxa"/>
          </w:tcPr>
          <w:p w:rsidR="0013676B" w:rsidRPr="003C4EEC" w:rsidRDefault="0013676B" w:rsidP="003C4EEC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C4EEC">
              <w:rPr>
                <w:rFonts w:ascii="Arial" w:hAnsi="Arial" w:cs="Arial"/>
                <w:b/>
                <w:sz w:val="20"/>
                <w:szCs w:val="20"/>
              </w:rPr>
              <w:t xml:space="preserve">7) </w:t>
            </w:r>
            <w:r w:rsidRPr="003C4EEC">
              <w:rPr>
                <w:rFonts w:ascii="Times New Roman" w:hAnsi="Times New Roman"/>
                <w:b/>
              </w:rPr>
              <w:t>Yeşil bitki → Çekirge → Fare → Kartal</w:t>
            </w:r>
          </w:p>
          <w:p w:rsidR="0013676B" w:rsidRPr="003C4EEC" w:rsidRDefault="0013676B" w:rsidP="003C4EEC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C4EEC">
              <w:rPr>
                <w:rFonts w:ascii="Times New Roman" w:hAnsi="Times New Roman"/>
              </w:rPr>
              <w:t xml:space="preserve">Yukarıdaki besin zincirinde, iklimsel değişimlerden dolayı yeşil bitki sayısı hızla azalmaktadır. Bu duruma göre, aşağıdakilerden hangisi </w:t>
            </w:r>
            <w:r w:rsidRPr="003C4EEC">
              <w:rPr>
                <w:rFonts w:ascii="Times New Roman" w:hAnsi="Times New Roman"/>
                <w:u w:val="single"/>
              </w:rPr>
              <w:t>söylenemez</w:t>
            </w:r>
            <w:r w:rsidRPr="003C4EEC">
              <w:rPr>
                <w:rFonts w:ascii="Times New Roman" w:hAnsi="Times New Roman"/>
              </w:rPr>
              <w:t>?</w:t>
            </w:r>
          </w:p>
          <w:p w:rsidR="0013676B" w:rsidRPr="003C4EEC" w:rsidRDefault="0013676B" w:rsidP="003C4EEC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C4EEC">
              <w:rPr>
                <w:rFonts w:ascii="Times New Roman" w:hAnsi="Times New Roman"/>
              </w:rPr>
              <w:t>Çekirge sayısının azalması</w:t>
            </w:r>
          </w:p>
          <w:p w:rsidR="0013676B" w:rsidRPr="003C4EEC" w:rsidRDefault="0013676B" w:rsidP="003C4EEC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C4EEC">
              <w:rPr>
                <w:rFonts w:ascii="Times New Roman" w:hAnsi="Times New Roman"/>
              </w:rPr>
              <w:t>Fare sayısının azalması</w:t>
            </w:r>
          </w:p>
          <w:p w:rsidR="0013676B" w:rsidRPr="003C4EEC" w:rsidRDefault="0013676B" w:rsidP="003C4EEC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C4EEC">
              <w:rPr>
                <w:rFonts w:ascii="Times New Roman" w:hAnsi="Times New Roman"/>
              </w:rPr>
              <w:t>Kartal sayısının azalması</w:t>
            </w:r>
          </w:p>
          <w:p w:rsidR="0013676B" w:rsidRPr="003C4EEC" w:rsidRDefault="0013676B" w:rsidP="006D60D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C4EEC">
              <w:rPr>
                <w:rFonts w:ascii="Times New Roman" w:hAnsi="Times New Roman"/>
                <w:b/>
              </w:rPr>
              <w:t xml:space="preserve">       D)  </w:t>
            </w:r>
            <w:r w:rsidRPr="003C4EEC">
              <w:rPr>
                <w:rFonts w:ascii="Times New Roman" w:hAnsi="Times New Roman"/>
              </w:rPr>
              <w:t>Çekirge sayısının artması</w:t>
            </w:r>
          </w:p>
          <w:p w:rsidR="0013676B" w:rsidRPr="003C4EEC" w:rsidRDefault="0013676B" w:rsidP="003C4EEC">
            <w:pPr>
              <w:shd w:val="clear" w:color="auto" w:fill="FFFFFF"/>
              <w:spacing w:after="0" w:line="300" w:lineRule="atLeast"/>
              <w:rPr>
                <w:rFonts w:ascii="Arial" w:hAnsi="Arial" w:cs="Arial"/>
                <w:b/>
                <w:spacing w:val="15"/>
                <w:sz w:val="20"/>
                <w:szCs w:val="20"/>
                <w:lang w:eastAsia="tr-TR"/>
              </w:rPr>
            </w:pPr>
            <w:r w:rsidRPr="003C4EEC">
              <w:rPr>
                <w:rFonts w:ascii="Arial" w:hAnsi="Arial" w:cs="Arial"/>
                <w:b/>
                <w:sz w:val="20"/>
                <w:szCs w:val="20"/>
              </w:rPr>
              <w:t>8)</w:t>
            </w:r>
            <w:r w:rsidRPr="003C4EEC">
              <w:rPr>
                <w:rFonts w:ascii="Arial" w:hAnsi="Arial" w:cs="Arial"/>
                <w:b/>
                <w:spacing w:val="15"/>
                <w:sz w:val="20"/>
                <w:szCs w:val="20"/>
                <w:lang w:eastAsia="tr-TR"/>
              </w:rPr>
              <w:t xml:space="preserve"> </w:t>
            </w:r>
          </w:p>
          <w:p w:rsidR="0013676B" w:rsidRPr="003C4EEC" w:rsidRDefault="0013676B" w:rsidP="003C4EE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b/>
                <w:spacing w:val="15"/>
                <w:sz w:val="20"/>
                <w:szCs w:val="20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_x0000_s1101" type="#_x0000_t75" style="position:absolute;margin-left:1.75pt;margin-top:.2pt;width:167.25pt;height:71.25pt;z-index:251658752;visibility:visible">
                  <v:imagedata r:id="rId15" o:title="" cropbottom="30936f" cropleft="1980f" cropright="23406f"/>
                  <w10:wrap type="square"/>
                </v:shape>
              </w:pict>
            </w:r>
            <w:r w:rsidRPr="003C4EEC">
              <w:rPr>
                <w:rFonts w:ascii="Times New Roman" w:hAnsi="Times New Roman"/>
                <w:b/>
                <w:spacing w:val="15"/>
                <w:sz w:val="20"/>
                <w:szCs w:val="20"/>
                <w:lang w:eastAsia="tr-TR"/>
              </w:rPr>
              <w:t>Şekildeki elektrik devresinde sadece K anahtarı kapatıldığında hangi lamba ya da lambalar ışık verir?</w:t>
            </w:r>
          </w:p>
          <w:p w:rsidR="0013676B" w:rsidRPr="003C4EEC" w:rsidRDefault="0013676B" w:rsidP="003C4EEC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after="0" w:line="300" w:lineRule="atLeast"/>
              <w:rPr>
                <w:rFonts w:ascii="Times New Roman" w:hAnsi="Times New Roman"/>
                <w:b/>
                <w:spacing w:val="15"/>
                <w:sz w:val="20"/>
                <w:szCs w:val="20"/>
                <w:lang w:eastAsia="tr-TR"/>
              </w:rPr>
            </w:pPr>
            <w:r w:rsidRPr="003C4EEC">
              <w:rPr>
                <w:rFonts w:ascii="Times New Roman" w:hAnsi="Times New Roman"/>
                <w:b/>
                <w:spacing w:val="15"/>
                <w:sz w:val="20"/>
                <w:szCs w:val="20"/>
                <w:lang w:eastAsia="tr-TR"/>
              </w:rPr>
              <w:t>1,3,2    B) Yalnız 4  C) 1 ve 4  D) 2,3 ve 4</w:t>
            </w:r>
          </w:p>
          <w:p w:rsidR="0013676B" w:rsidRPr="003C4EEC" w:rsidRDefault="0013676B" w:rsidP="003C4EEC">
            <w:pPr>
              <w:spacing w:after="0" w:line="240" w:lineRule="auto"/>
              <w:rPr>
                <w:rFonts w:ascii="Times New Roman" w:hAnsi="Times New Roman"/>
                <w:b/>
                <w:spacing w:val="15"/>
                <w:sz w:val="20"/>
                <w:szCs w:val="20"/>
                <w:lang w:eastAsia="tr-TR"/>
              </w:rPr>
            </w:pPr>
          </w:p>
          <w:p w:rsidR="0013676B" w:rsidRPr="003C4EEC" w:rsidRDefault="0013676B" w:rsidP="003C4EEC">
            <w:pPr>
              <w:spacing w:after="0" w:line="240" w:lineRule="auto"/>
              <w:rPr>
                <w:rFonts w:ascii="Times New Roman" w:hAnsi="Times New Roman"/>
                <w:b/>
                <w:spacing w:val="15"/>
                <w:sz w:val="20"/>
                <w:szCs w:val="20"/>
                <w:lang w:eastAsia="tr-TR"/>
              </w:rPr>
            </w:pPr>
          </w:p>
          <w:p w:rsidR="0013676B" w:rsidRPr="003C4EEC" w:rsidRDefault="0013676B" w:rsidP="003C4EEC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3C4EEC">
              <w:rPr>
                <w:rFonts w:ascii="Times New Roman" w:hAnsi="Times New Roman"/>
                <w:b/>
                <w:spacing w:val="15"/>
                <w:sz w:val="24"/>
                <w:szCs w:val="24"/>
                <w:lang w:eastAsia="tr-TR"/>
              </w:rPr>
              <w:t>9)</w:t>
            </w:r>
            <w:r w:rsidRPr="003C4EEC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Aşağıdakilerden hangisi türe verilebilecek bir örnektir?</w:t>
            </w:r>
          </w:p>
          <w:p w:rsidR="0013676B" w:rsidRPr="003C4EEC" w:rsidRDefault="0013676B" w:rsidP="003C4EE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3C4EEC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A)OkyanusB) Kuşlar C) Geyik D) Meyve Ağaçları </w:t>
            </w:r>
          </w:p>
          <w:p w:rsidR="0013676B" w:rsidRPr="003C4EEC" w:rsidRDefault="0013676B" w:rsidP="003C4EEC">
            <w:pPr>
              <w:shd w:val="clear" w:color="auto" w:fill="FFFFFF"/>
              <w:spacing w:after="0" w:line="300" w:lineRule="atLeast"/>
              <w:rPr>
                <w:rFonts w:ascii="Times New Roman" w:hAnsi="Times New Roman"/>
                <w:b/>
                <w:spacing w:val="15"/>
                <w:sz w:val="24"/>
                <w:szCs w:val="24"/>
                <w:lang w:eastAsia="tr-TR"/>
              </w:rPr>
            </w:pPr>
          </w:p>
          <w:p w:rsidR="0013676B" w:rsidRPr="003C4EEC" w:rsidRDefault="0013676B" w:rsidP="003C4EEC">
            <w:pPr>
              <w:shd w:val="clear" w:color="auto" w:fill="FFFFFF"/>
              <w:spacing w:after="0" w:line="300" w:lineRule="atLeast"/>
              <w:rPr>
                <w:rFonts w:ascii="Times New Roman" w:hAnsi="Times New Roman"/>
                <w:b/>
                <w:spacing w:val="15"/>
                <w:sz w:val="20"/>
                <w:szCs w:val="20"/>
                <w:lang w:eastAsia="tr-TR"/>
              </w:rPr>
            </w:pPr>
          </w:p>
          <w:p w:rsidR="0013676B" w:rsidRPr="003C4EEC" w:rsidRDefault="0013676B" w:rsidP="003C4E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3C4EEC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10)</w:t>
            </w:r>
            <w:r w:rsidRPr="003C4EEC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 xml:space="preserve"> </w:t>
            </w:r>
          </w:p>
          <w:p w:rsidR="0013676B" w:rsidRPr="003C4EEC" w:rsidRDefault="0013676B" w:rsidP="003C4EEC">
            <w:pPr>
              <w:spacing w:after="0" w:line="240" w:lineRule="auto"/>
              <w:ind w:right="72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</w:p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_x0000_s1102" type="#_x0000_t75" style="position:absolute;margin-left:1.7pt;margin-top:-4.8pt;width:172.5pt;height:56.25pt;z-index:251664896;visibility:visible">
                  <v:imagedata r:id="rId12" o:title=""/>
                  <w10:wrap type="square"/>
                </v:shape>
              </w:pict>
            </w:r>
            <w:r w:rsidRPr="003C4EEC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Şekildeki devrenin eş değer direnci kaç ohm  ( Ω ) dur?</w:t>
            </w:r>
          </w:p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3C4EEC">
              <w:rPr>
                <w:rFonts w:ascii="Arial" w:hAnsi="Arial" w:cs="Arial"/>
                <w:sz w:val="20"/>
                <w:szCs w:val="20"/>
                <w:lang w:eastAsia="tr-TR"/>
              </w:rPr>
              <w:t>A) 25             B) 30                C) 40                D) 45</w:t>
            </w:r>
          </w:p>
          <w:p w:rsidR="0013676B" w:rsidRPr="003C4EEC" w:rsidRDefault="0013676B" w:rsidP="003C4E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</w:p>
          <w:p w:rsidR="0013676B" w:rsidRPr="003C4EEC" w:rsidRDefault="0013676B" w:rsidP="003C4EEC">
            <w:pPr>
              <w:shd w:val="clear" w:color="auto" w:fill="FFFFFF"/>
              <w:spacing w:after="0" w:line="240" w:lineRule="atLeast"/>
              <w:ind w:right="-142"/>
              <w:rPr>
                <w:rFonts w:ascii="Arial" w:hAnsi="Arial" w:cs="Arial"/>
                <w:b/>
                <w:spacing w:val="15"/>
                <w:sz w:val="20"/>
                <w:szCs w:val="20"/>
                <w:lang w:eastAsia="tr-TR"/>
              </w:rPr>
            </w:pPr>
          </w:p>
          <w:p w:rsidR="0013676B" w:rsidRPr="003C4EEC" w:rsidRDefault="0013676B" w:rsidP="003C4EEC">
            <w:pPr>
              <w:tabs>
                <w:tab w:val="left" w:pos="4020"/>
              </w:tabs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C4EEC">
              <w:rPr>
                <w:rFonts w:ascii="Arial" w:hAnsi="Arial" w:cs="Arial"/>
                <w:b/>
                <w:spacing w:val="15"/>
                <w:sz w:val="20"/>
                <w:szCs w:val="20"/>
                <w:lang w:eastAsia="tr-TR"/>
              </w:rPr>
              <w:t>11)</w:t>
            </w:r>
            <w:r w:rsidRPr="003C4EEC">
              <w:t xml:space="preserve"> </w:t>
            </w:r>
            <w:r w:rsidRPr="003C4EEC">
              <w:rPr>
                <w:rFonts w:ascii="Times New Roman" w:hAnsi="Times New Roman"/>
                <w:sz w:val="24"/>
                <w:szCs w:val="24"/>
              </w:rPr>
              <w:t xml:space="preserve">Aşağıda verilen atomlardan hangisi elektron </w:t>
            </w:r>
            <w:r w:rsidRPr="003C4EE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almaya</w:t>
            </w:r>
            <w:r w:rsidRPr="003C4EEC">
              <w:rPr>
                <w:rFonts w:ascii="Times New Roman" w:hAnsi="Times New Roman"/>
                <w:sz w:val="24"/>
                <w:szCs w:val="24"/>
              </w:rPr>
              <w:t xml:space="preserve"> yatkındır?</w:t>
            </w:r>
          </w:p>
          <w:p w:rsidR="0013676B" w:rsidRPr="003C4EEC" w:rsidRDefault="0013676B" w:rsidP="003C4E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676B" w:rsidRPr="003C4EEC" w:rsidRDefault="0013676B" w:rsidP="003C4E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vertAlign w:val="subscript"/>
              </w:rPr>
            </w:pPr>
            <w:r w:rsidRPr="003C4EEC">
              <w:rPr>
                <w:rFonts w:ascii="Times New Roman" w:hAnsi="Times New Roman"/>
                <w:b/>
                <w:sz w:val="20"/>
                <w:szCs w:val="20"/>
              </w:rPr>
              <w:t>A)</w:t>
            </w:r>
            <w:r w:rsidRPr="003C4EEC">
              <w:rPr>
                <w:rFonts w:ascii="Times New Roman" w:hAnsi="Times New Roman"/>
                <w:sz w:val="20"/>
                <w:szCs w:val="20"/>
              </w:rPr>
              <w:t xml:space="preserve">  X  </w:t>
            </w:r>
            <w:r w:rsidRPr="003C4EEC">
              <w:rPr>
                <w:rFonts w:ascii="Times New Roman" w:hAnsi="Times New Roman"/>
                <w:sz w:val="28"/>
                <w:szCs w:val="28"/>
              </w:rPr>
              <w:t>)</w:t>
            </w:r>
            <w:r w:rsidRPr="003C4EEC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3C4EEC">
              <w:rPr>
                <w:rFonts w:ascii="Times New Roman" w:hAnsi="Times New Roman"/>
                <w:sz w:val="28"/>
                <w:szCs w:val="28"/>
              </w:rPr>
              <w:t>)</w:t>
            </w:r>
            <w:r w:rsidRPr="003C4EEC">
              <w:rPr>
                <w:rFonts w:ascii="Times New Roman" w:hAnsi="Times New Roman"/>
                <w:sz w:val="28"/>
                <w:szCs w:val="28"/>
                <w:vertAlign w:val="subscript"/>
              </w:rPr>
              <w:t>8</w:t>
            </w:r>
            <w:r w:rsidRPr="003C4EEC">
              <w:rPr>
                <w:rFonts w:ascii="Times New Roman" w:hAnsi="Times New Roman"/>
                <w:sz w:val="28"/>
                <w:szCs w:val="28"/>
              </w:rPr>
              <w:t>)</w:t>
            </w:r>
            <w:r w:rsidRPr="003C4EEC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3C4EEC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3C4EEC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3C4EEC">
              <w:rPr>
                <w:rFonts w:ascii="Times New Roman" w:hAnsi="Times New Roman"/>
                <w:b/>
                <w:sz w:val="20"/>
                <w:szCs w:val="20"/>
              </w:rPr>
              <w:t>B)</w:t>
            </w:r>
            <w:r w:rsidRPr="003C4EEC">
              <w:rPr>
                <w:rFonts w:ascii="Times New Roman" w:hAnsi="Times New Roman"/>
                <w:sz w:val="20"/>
                <w:szCs w:val="20"/>
              </w:rPr>
              <w:t xml:space="preserve">   X  </w:t>
            </w:r>
            <w:r w:rsidRPr="003C4EEC">
              <w:rPr>
                <w:rFonts w:ascii="Times New Roman" w:hAnsi="Times New Roman"/>
                <w:sz w:val="28"/>
                <w:szCs w:val="28"/>
              </w:rPr>
              <w:t>)</w:t>
            </w:r>
            <w:r w:rsidRPr="003C4EEC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3C4EEC">
              <w:rPr>
                <w:rFonts w:ascii="Times New Roman" w:hAnsi="Times New Roman"/>
                <w:sz w:val="28"/>
                <w:szCs w:val="28"/>
              </w:rPr>
              <w:t>)</w:t>
            </w:r>
            <w:r w:rsidRPr="003C4EEC">
              <w:rPr>
                <w:rFonts w:ascii="Times New Roman" w:hAnsi="Times New Roman"/>
                <w:sz w:val="28"/>
                <w:szCs w:val="28"/>
                <w:vertAlign w:val="subscript"/>
              </w:rPr>
              <w:t>7</w:t>
            </w:r>
            <w:r w:rsidRPr="003C4EEC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Pr="003C4EEC">
              <w:rPr>
                <w:rFonts w:ascii="Times New Roman" w:hAnsi="Times New Roman"/>
                <w:b/>
                <w:sz w:val="20"/>
                <w:szCs w:val="20"/>
              </w:rPr>
              <w:t>C)</w:t>
            </w:r>
            <w:r w:rsidRPr="003C4EEC">
              <w:rPr>
                <w:rFonts w:ascii="Times New Roman" w:hAnsi="Times New Roman"/>
                <w:sz w:val="20"/>
                <w:szCs w:val="20"/>
              </w:rPr>
              <w:t xml:space="preserve">  X </w:t>
            </w:r>
            <w:r w:rsidRPr="003C4EEC">
              <w:rPr>
                <w:rFonts w:ascii="Times New Roman" w:hAnsi="Times New Roman"/>
                <w:sz w:val="28"/>
                <w:szCs w:val="28"/>
              </w:rPr>
              <w:t>)</w:t>
            </w:r>
            <w:r w:rsidRPr="003C4EEC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3C4EEC">
              <w:rPr>
                <w:rFonts w:ascii="Times New Roman" w:hAnsi="Times New Roman"/>
                <w:sz w:val="28"/>
                <w:szCs w:val="28"/>
              </w:rPr>
              <w:t>)</w:t>
            </w:r>
            <w:r w:rsidRPr="003C4EEC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  <w:r w:rsidRPr="003C4EEC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          </w:t>
            </w:r>
            <w:r w:rsidRPr="003C4EEC">
              <w:rPr>
                <w:rFonts w:ascii="Times New Roman" w:hAnsi="Times New Roman"/>
                <w:b/>
                <w:sz w:val="20"/>
                <w:szCs w:val="20"/>
              </w:rPr>
              <w:t>D)</w:t>
            </w:r>
            <w:r w:rsidRPr="003C4EEC">
              <w:rPr>
                <w:rFonts w:ascii="Times New Roman" w:hAnsi="Times New Roman"/>
                <w:sz w:val="20"/>
                <w:szCs w:val="20"/>
              </w:rPr>
              <w:t xml:space="preserve">  X  </w:t>
            </w:r>
            <w:r w:rsidRPr="003C4EEC">
              <w:rPr>
                <w:rFonts w:ascii="Times New Roman" w:hAnsi="Times New Roman"/>
                <w:sz w:val="28"/>
                <w:szCs w:val="28"/>
              </w:rPr>
              <w:t>)</w:t>
            </w:r>
            <w:r w:rsidRPr="003C4EEC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3C4EEC">
              <w:rPr>
                <w:rFonts w:ascii="Times New Roman" w:hAnsi="Times New Roman"/>
                <w:sz w:val="28"/>
                <w:szCs w:val="28"/>
              </w:rPr>
              <w:t>)</w:t>
            </w:r>
            <w:r w:rsidRPr="003C4EEC">
              <w:rPr>
                <w:rFonts w:ascii="Times New Roman" w:hAnsi="Times New Roman"/>
                <w:sz w:val="28"/>
                <w:szCs w:val="28"/>
                <w:vertAlign w:val="subscript"/>
              </w:rPr>
              <w:t>8</w:t>
            </w:r>
          </w:p>
          <w:p w:rsidR="0013676B" w:rsidRPr="003C4EEC" w:rsidRDefault="0013676B" w:rsidP="003C4EEC">
            <w:pPr>
              <w:shd w:val="clear" w:color="auto" w:fill="FFFFFF"/>
              <w:spacing w:after="0" w:line="240" w:lineRule="atLeast"/>
              <w:ind w:right="-142"/>
              <w:rPr>
                <w:rFonts w:ascii="Arial" w:hAnsi="Arial" w:cs="Arial"/>
                <w:b/>
                <w:spacing w:val="15"/>
                <w:sz w:val="20"/>
                <w:szCs w:val="20"/>
                <w:lang w:eastAsia="tr-TR"/>
              </w:rPr>
            </w:pPr>
          </w:p>
          <w:p w:rsidR="0013676B" w:rsidRPr="003C4EEC" w:rsidRDefault="0013676B" w:rsidP="003C4EEC">
            <w:pPr>
              <w:shd w:val="clear" w:color="auto" w:fill="FFFFFF"/>
              <w:spacing w:after="0" w:line="300" w:lineRule="atLeast"/>
              <w:rPr>
                <w:rFonts w:ascii="Arial" w:hAnsi="Arial" w:cs="Arial"/>
                <w:b/>
                <w:spacing w:val="15"/>
                <w:sz w:val="20"/>
                <w:szCs w:val="20"/>
                <w:lang w:eastAsia="tr-TR"/>
              </w:rPr>
            </w:pPr>
            <w:r w:rsidRPr="003C4EEC">
              <w:rPr>
                <w:rFonts w:ascii="Arial" w:hAnsi="Arial" w:cs="Arial"/>
                <w:b/>
                <w:spacing w:val="15"/>
                <w:sz w:val="20"/>
                <w:szCs w:val="20"/>
                <w:lang w:eastAsia="tr-TR"/>
              </w:rPr>
              <w:t>12)</w:t>
            </w:r>
            <w:r w:rsidRPr="003C4EEC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shd w:val="clear" w:color="auto" w:fill="FFFFFF"/>
                <w:lang w:eastAsia="tr-TR"/>
              </w:rPr>
              <w:t xml:space="preserve"> </w:t>
            </w:r>
            <w:r w:rsidRPr="003C4EEC">
              <w:rPr>
                <w:rFonts w:ascii="Arial" w:hAnsi="Arial" w:cs="Arial"/>
                <w:b/>
                <w:noProof/>
                <w:spacing w:val="15"/>
                <w:sz w:val="20"/>
                <w:szCs w:val="20"/>
                <w:lang w:eastAsia="tr-TR"/>
              </w:rPr>
              <w:pict>
                <v:shape id="_x0000_i1047" type="#_x0000_t75" style="width:256.5pt;height:90pt;visibility:visible">
                  <v:imagedata r:id="rId7" o:title="" gain="109227f" blacklevel="-9830f"/>
                </v:shape>
              </w:pict>
            </w:r>
          </w:p>
          <w:p w:rsidR="0013676B" w:rsidRPr="003C4EEC" w:rsidRDefault="0013676B" w:rsidP="00E95A27">
            <w:pPr>
              <w:pStyle w:val="NoSpacing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3C4EEC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13)</w:t>
            </w:r>
            <w:r w:rsidRPr="003C4EE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Aşağıdakilerden hangisi su kirliliğine sebep </w:t>
            </w:r>
            <w:r w:rsidRPr="003C4EEC">
              <w:rPr>
                <w:rFonts w:ascii="Times New Roman" w:hAnsi="Times New Roman"/>
                <w:sz w:val="24"/>
                <w:szCs w:val="24"/>
                <w:u w:val="single"/>
                <w:lang w:eastAsia="tr-TR"/>
              </w:rPr>
              <w:t>olmaz</w:t>
            </w:r>
            <w:r w:rsidRPr="003C4EEC">
              <w:rPr>
                <w:rFonts w:ascii="Times New Roman" w:hAnsi="Times New Roman"/>
                <w:sz w:val="24"/>
                <w:szCs w:val="24"/>
                <w:lang w:eastAsia="tr-TR"/>
              </w:rPr>
              <w:t>?</w:t>
            </w:r>
          </w:p>
          <w:p w:rsidR="0013676B" w:rsidRPr="003C4EEC" w:rsidRDefault="0013676B" w:rsidP="00E95A27">
            <w:pPr>
              <w:pStyle w:val="NoSpacing"/>
              <w:rPr>
                <w:lang w:eastAsia="tr-TR"/>
              </w:rPr>
            </w:pPr>
            <w:r w:rsidRPr="003C4EEC">
              <w:rPr>
                <w:rFonts w:ascii="Times New Roman" w:hAnsi="Times New Roman"/>
                <w:sz w:val="24"/>
                <w:szCs w:val="24"/>
                <w:lang w:eastAsia="tr-TR"/>
              </w:rPr>
              <w:t>A) Evsel çöpler               B) Asit yağmurları           C) Balıkların çoğalması    D) Kanalizasyon suları</w:t>
            </w:r>
          </w:p>
          <w:p w:rsidR="0013676B" w:rsidRPr="003C4EEC" w:rsidRDefault="0013676B" w:rsidP="003C4EEC">
            <w:pPr>
              <w:shd w:val="clear" w:color="auto" w:fill="FFFFFF"/>
              <w:spacing w:after="0" w:line="300" w:lineRule="atLeast"/>
              <w:rPr>
                <w:rFonts w:ascii="Arial" w:hAnsi="Arial" w:cs="Arial"/>
                <w:b/>
                <w:spacing w:val="15"/>
                <w:sz w:val="20"/>
                <w:szCs w:val="20"/>
                <w:lang w:eastAsia="tr-TR"/>
              </w:rPr>
            </w:pPr>
          </w:p>
          <w:p w:rsidR="0013676B" w:rsidRPr="003C4EEC" w:rsidRDefault="0013676B" w:rsidP="003C4E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C4EEC">
              <w:rPr>
                <w:rFonts w:ascii="Arial" w:hAnsi="Arial" w:cs="Arial"/>
                <w:b/>
                <w:spacing w:val="15"/>
                <w:sz w:val="20"/>
                <w:szCs w:val="20"/>
                <w:lang w:eastAsia="tr-TR"/>
              </w:rPr>
              <w:t>14)</w:t>
            </w:r>
            <w:r w:rsidRPr="003C4EEC">
              <w:rPr>
                <w:rFonts w:ascii="Times New Roman" w:hAnsi="Times New Roman"/>
                <w:b/>
                <w:sz w:val="24"/>
                <w:szCs w:val="24"/>
              </w:rPr>
              <w:t xml:space="preserve"> Aşağıdakilerden hangisi saf değildir ?</w:t>
            </w:r>
          </w:p>
          <w:p w:rsidR="0013676B" w:rsidRPr="003C4EEC" w:rsidRDefault="0013676B" w:rsidP="003C4E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C4EEC">
              <w:rPr>
                <w:rFonts w:ascii="Times New Roman" w:hAnsi="Times New Roman"/>
                <w:b/>
                <w:sz w:val="24"/>
                <w:szCs w:val="24"/>
              </w:rPr>
              <w:t xml:space="preserve">             I.</w:t>
            </w:r>
            <w:r w:rsidRPr="003C4EEC">
              <w:rPr>
                <w:rFonts w:ascii="Times New Roman" w:hAnsi="Times New Roman"/>
                <w:sz w:val="24"/>
                <w:szCs w:val="24"/>
              </w:rPr>
              <w:t>Karışım</w:t>
            </w:r>
            <w:r w:rsidRPr="003C4EEC">
              <w:rPr>
                <w:rFonts w:ascii="Times New Roman" w:hAnsi="Times New Roman"/>
                <w:b/>
                <w:sz w:val="24"/>
                <w:szCs w:val="24"/>
              </w:rPr>
              <w:t xml:space="preserve">   II.</w:t>
            </w:r>
            <w:r w:rsidRPr="003C4EEC">
              <w:rPr>
                <w:rFonts w:ascii="Times New Roman" w:hAnsi="Times New Roman"/>
                <w:sz w:val="24"/>
                <w:szCs w:val="24"/>
              </w:rPr>
              <w:t xml:space="preserve">Bileşik </w:t>
            </w:r>
            <w:r w:rsidRPr="003C4EEC">
              <w:rPr>
                <w:rFonts w:ascii="Times New Roman" w:hAnsi="Times New Roman"/>
                <w:b/>
                <w:sz w:val="24"/>
                <w:szCs w:val="24"/>
              </w:rPr>
              <w:t xml:space="preserve">  III.</w:t>
            </w:r>
            <w:r w:rsidRPr="003C4EEC">
              <w:rPr>
                <w:rFonts w:ascii="Times New Roman" w:hAnsi="Times New Roman"/>
                <w:sz w:val="24"/>
                <w:szCs w:val="24"/>
              </w:rPr>
              <w:t>Element</w:t>
            </w:r>
          </w:p>
          <w:p w:rsidR="0013676B" w:rsidRPr="003C4EEC" w:rsidRDefault="0013676B" w:rsidP="003C4E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C4EEC">
              <w:rPr>
                <w:rFonts w:ascii="Times New Roman" w:hAnsi="Times New Roman"/>
                <w:b/>
                <w:sz w:val="24"/>
                <w:szCs w:val="24"/>
              </w:rPr>
              <w:t xml:space="preserve">A) </w:t>
            </w:r>
            <w:r w:rsidRPr="003C4EEC">
              <w:rPr>
                <w:rFonts w:ascii="Times New Roman" w:hAnsi="Times New Roman"/>
                <w:sz w:val="24"/>
                <w:szCs w:val="24"/>
              </w:rPr>
              <w:t>Yalnız I</w:t>
            </w:r>
            <w:r w:rsidRPr="003C4EEC">
              <w:rPr>
                <w:rFonts w:ascii="Times New Roman" w:hAnsi="Times New Roman"/>
                <w:b/>
                <w:sz w:val="24"/>
                <w:szCs w:val="24"/>
              </w:rPr>
              <w:t xml:space="preserve">     B) </w:t>
            </w:r>
            <w:r w:rsidRPr="003C4EEC">
              <w:rPr>
                <w:rFonts w:ascii="Times New Roman" w:hAnsi="Times New Roman"/>
                <w:sz w:val="24"/>
                <w:szCs w:val="24"/>
              </w:rPr>
              <w:t>II ve III</w:t>
            </w:r>
            <w:r w:rsidRPr="003C4EEC">
              <w:rPr>
                <w:rFonts w:ascii="Times New Roman" w:hAnsi="Times New Roman"/>
                <w:b/>
                <w:sz w:val="24"/>
                <w:szCs w:val="24"/>
              </w:rPr>
              <w:t xml:space="preserve">   C) </w:t>
            </w:r>
            <w:r w:rsidRPr="003C4EEC">
              <w:rPr>
                <w:rFonts w:ascii="Times New Roman" w:hAnsi="Times New Roman"/>
                <w:sz w:val="24"/>
                <w:szCs w:val="24"/>
              </w:rPr>
              <w:t xml:space="preserve">I ve II  </w:t>
            </w:r>
            <w:r w:rsidRPr="003C4EEC">
              <w:rPr>
                <w:rFonts w:ascii="Times New Roman" w:hAnsi="Times New Roman"/>
                <w:b/>
                <w:sz w:val="24"/>
                <w:szCs w:val="24"/>
              </w:rPr>
              <w:t xml:space="preserve">D) </w:t>
            </w:r>
            <w:r w:rsidRPr="003C4EEC">
              <w:rPr>
                <w:rFonts w:ascii="Times New Roman" w:hAnsi="Times New Roman"/>
                <w:sz w:val="24"/>
                <w:szCs w:val="24"/>
              </w:rPr>
              <w:t>I, II ve III</w:t>
            </w:r>
          </w:p>
          <w:p w:rsidR="0013676B" w:rsidRPr="003C4EEC" w:rsidRDefault="0013676B" w:rsidP="003C4EEC">
            <w:pPr>
              <w:shd w:val="clear" w:color="auto" w:fill="FFFFFF"/>
              <w:spacing w:after="0" w:line="300" w:lineRule="atLeast"/>
              <w:rPr>
                <w:rFonts w:ascii="Arial" w:hAnsi="Arial" w:cs="Arial"/>
                <w:b/>
                <w:spacing w:val="15"/>
                <w:sz w:val="20"/>
                <w:szCs w:val="20"/>
                <w:lang w:eastAsia="tr-TR"/>
              </w:rPr>
            </w:pPr>
          </w:p>
          <w:p w:rsidR="0013676B" w:rsidRPr="003C4EEC" w:rsidRDefault="0013676B" w:rsidP="003C4EEC">
            <w:pPr>
              <w:shd w:val="clear" w:color="auto" w:fill="FFFFFF"/>
              <w:spacing w:after="0" w:line="300" w:lineRule="atLeast"/>
              <w:rPr>
                <w:rFonts w:ascii="Arial" w:hAnsi="Arial" w:cs="Arial"/>
                <w:b/>
                <w:spacing w:val="15"/>
                <w:sz w:val="20"/>
                <w:szCs w:val="20"/>
                <w:lang w:eastAsia="tr-TR"/>
              </w:rPr>
            </w:pPr>
          </w:p>
          <w:p w:rsidR="0013676B" w:rsidRPr="003C4EEC" w:rsidRDefault="0013676B" w:rsidP="003C4EEC">
            <w:pPr>
              <w:tabs>
                <w:tab w:val="left" w:pos="1782"/>
                <w:tab w:val="left" w:pos="5156"/>
                <w:tab w:val="left" w:pos="5404"/>
                <w:tab w:val="left" w:pos="5643"/>
                <w:tab w:val="left" w:pos="5882"/>
                <w:tab w:val="left" w:pos="6066"/>
              </w:tabs>
              <w:spacing w:after="0" w:line="240" w:lineRule="auto"/>
              <w:ind w:left="-36"/>
              <w:rPr>
                <w:rFonts w:ascii="Verdana" w:hAnsi="Verdana"/>
                <w:b/>
                <w:sz w:val="18"/>
                <w:szCs w:val="18"/>
              </w:rPr>
            </w:pPr>
          </w:p>
          <w:p w:rsidR="0013676B" w:rsidRPr="003C4EEC" w:rsidRDefault="0013676B" w:rsidP="003C4EEC">
            <w:pPr>
              <w:tabs>
                <w:tab w:val="left" w:pos="1782"/>
                <w:tab w:val="left" w:pos="5156"/>
                <w:tab w:val="left" w:pos="5404"/>
                <w:tab w:val="left" w:pos="5643"/>
                <w:tab w:val="left" w:pos="5882"/>
                <w:tab w:val="left" w:pos="6066"/>
              </w:tabs>
              <w:spacing w:after="0" w:line="240" w:lineRule="auto"/>
              <w:ind w:left="-36"/>
              <w:rPr>
                <w:rFonts w:ascii="Times New Roman" w:hAnsi="Times New Roman"/>
                <w:sz w:val="20"/>
                <w:szCs w:val="20"/>
              </w:rPr>
            </w:pPr>
            <w:r w:rsidRPr="003C4EEC">
              <w:rPr>
                <w:rFonts w:ascii="Times New Roman" w:hAnsi="Times New Roman"/>
                <w:noProof/>
                <w:sz w:val="20"/>
                <w:szCs w:val="20"/>
                <w:lang w:eastAsia="tr-TR"/>
              </w:rPr>
              <w:pict>
                <v:shape id="_x0000_i1048" type="#_x0000_t75" style="width:243.75pt;height:82.5pt;visibility:visible">
                  <v:imagedata r:id="rId10" o:title=""/>
                </v:shape>
              </w:pict>
            </w:r>
          </w:p>
          <w:p w:rsidR="0013676B" w:rsidRPr="003C4EEC" w:rsidRDefault="0013676B" w:rsidP="003C4EEC">
            <w:pPr>
              <w:tabs>
                <w:tab w:val="left" w:pos="1782"/>
                <w:tab w:val="left" w:pos="5156"/>
                <w:tab w:val="left" w:pos="5404"/>
                <w:tab w:val="left" w:pos="5643"/>
                <w:tab w:val="left" w:pos="5882"/>
                <w:tab w:val="left" w:pos="6066"/>
              </w:tabs>
              <w:spacing w:after="0" w:line="240" w:lineRule="auto"/>
              <w:ind w:left="-36"/>
              <w:rPr>
                <w:rFonts w:ascii="Times New Roman" w:hAnsi="Times New Roman"/>
                <w:b/>
                <w:sz w:val="20"/>
                <w:szCs w:val="20"/>
              </w:rPr>
            </w:pPr>
            <w:r w:rsidRPr="003C4EEC">
              <w:rPr>
                <w:rFonts w:ascii="Times New Roman" w:hAnsi="Times New Roman"/>
                <w:b/>
                <w:sz w:val="20"/>
                <w:szCs w:val="20"/>
              </w:rPr>
              <w:t>22)</w:t>
            </w:r>
          </w:p>
          <w:p w:rsidR="0013676B" w:rsidRPr="003C4EEC" w:rsidRDefault="0013676B" w:rsidP="003C4EEC">
            <w:pPr>
              <w:tabs>
                <w:tab w:val="left" w:pos="1782"/>
                <w:tab w:val="left" w:pos="5156"/>
                <w:tab w:val="left" w:pos="5404"/>
                <w:tab w:val="left" w:pos="5643"/>
                <w:tab w:val="left" w:pos="5882"/>
                <w:tab w:val="left" w:pos="6066"/>
              </w:tabs>
              <w:spacing w:after="0" w:line="240" w:lineRule="auto"/>
              <w:ind w:left="-36"/>
              <w:rPr>
                <w:rFonts w:ascii="Times New Roman" w:hAnsi="Times New Roman"/>
                <w:sz w:val="20"/>
                <w:szCs w:val="20"/>
              </w:rPr>
            </w:pPr>
            <w:r w:rsidRPr="003C4EEC">
              <w:rPr>
                <w:rFonts w:ascii="Times New Roman" w:hAnsi="Times New Roman"/>
                <w:noProof/>
                <w:sz w:val="20"/>
                <w:szCs w:val="20"/>
                <w:lang w:eastAsia="tr-TR"/>
              </w:rPr>
              <w:pict>
                <v:shape id="_x0000_i1049" type="#_x0000_t75" alt="http://www.fenokulu.net/sorubank?component=sinav_yonetimi&amp;command=getEncodetImage&amp;id=11163&amp;imgNo=0" style="width:254.25pt;height:1in;visibility:visible">
                  <v:imagedata r:id="rId8" r:href="rId25" gain="93623f" blacklevel="-6554f"/>
                </v:shape>
              </w:pict>
            </w:r>
          </w:p>
          <w:p w:rsidR="0013676B" w:rsidRPr="003C4EEC" w:rsidRDefault="0013676B" w:rsidP="003C4EEC">
            <w:pPr>
              <w:tabs>
                <w:tab w:val="left" w:pos="1782"/>
                <w:tab w:val="left" w:pos="5156"/>
                <w:tab w:val="left" w:pos="5404"/>
                <w:tab w:val="left" w:pos="5643"/>
                <w:tab w:val="left" w:pos="5882"/>
                <w:tab w:val="left" w:pos="6066"/>
              </w:tabs>
              <w:spacing w:after="0" w:line="240" w:lineRule="auto"/>
              <w:ind w:left="-36"/>
              <w:rPr>
                <w:rFonts w:ascii="Times New Roman" w:hAnsi="Times New Roman"/>
                <w:b/>
                <w:sz w:val="20"/>
                <w:szCs w:val="20"/>
              </w:rPr>
            </w:pPr>
            <w:r w:rsidRPr="003C4EEC">
              <w:rPr>
                <w:rFonts w:ascii="Times New Roman" w:hAnsi="Times New Roman"/>
                <w:b/>
                <w:sz w:val="20"/>
                <w:szCs w:val="20"/>
              </w:rPr>
              <w:t>23)</w:t>
            </w:r>
          </w:p>
          <w:p w:rsidR="0013676B" w:rsidRPr="003C4EEC" w:rsidRDefault="0013676B" w:rsidP="003C4EEC">
            <w:pPr>
              <w:tabs>
                <w:tab w:val="left" w:pos="1782"/>
                <w:tab w:val="left" w:pos="5156"/>
                <w:tab w:val="left" w:pos="5404"/>
                <w:tab w:val="left" w:pos="5643"/>
                <w:tab w:val="left" w:pos="5882"/>
                <w:tab w:val="left" w:pos="6066"/>
              </w:tabs>
              <w:spacing w:after="0" w:line="240" w:lineRule="auto"/>
              <w:ind w:left="-36"/>
              <w:rPr>
                <w:rFonts w:ascii="Arial" w:hAnsi="Arial" w:cs="Arial"/>
                <w:b/>
                <w:spacing w:val="15"/>
                <w:sz w:val="20"/>
                <w:szCs w:val="20"/>
                <w:lang w:eastAsia="tr-TR"/>
              </w:rPr>
            </w:pPr>
            <w:r w:rsidRPr="003C4EEC">
              <w:rPr>
                <w:rFonts w:ascii="Times New Roman" w:hAnsi="Times New Roman"/>
                <w:noProof/>
                <w:sz w:val="20"/>
                <w:szCs w:val="20"/>
                <w:lang w:eastAsia="tr-TR"/>
              </w:rPr>
              <w:pict>
                <v:shape id="_x0000_i1050" type="#_x0000_t75" style="width:229.5pt;height:171.75pt;visibility:visible">
                  <v:imagedata r:id="rId13" o:title="" gain="93623f" blacklevel="-6554f"/>
                </v:shape>
              </w:pict>
            </w:r>
          </w:p>
          <w:p w:rsidR="0013676B" w:rsidRPr="003C4EEC" w:rsidRDefault="0013676B" w:rsidP="003C4EEC">
            <w:pPr>
              <w:shd w:val="clear" w:color="auto" w:fill="FFFFFF"/>
              <w:spacing w:after="0" w:line="300" w:lineRule="atLeast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</w:p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C4EEC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24)</w:t>
            </w:r>
            <w:r w:rsidRPr="003C4EEC">
              <w:rPr>
                <w:rFonts w:ascii="Arial" w:hAnsi="Arial" w:cs="Arial"/>
                <w:sz w:val="20"/>
                <w:szCs w:val="20"/>
                <w:lang w:eastAsia="tr-TR"/>
              </w:rPr>
              <w:t xml:space="preserve"> </w:t>
            </w:r>
          </w:p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C4EEC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 id="_x0000_i1051" type="#_x0000_t75" style="width:227.25pt;height:159.75pt;visibility:visible">
                  <v:imagedata r:id="rId6" o:title="" gain="93623f" blacklevel="-6554f"/>
                </v:shape>
              </w:pict>
            </w:r>
          </w:p>
          <w:p w:rsidR="0013676B" w:rsidRPr="003C4EEC" w:rsidRDefault="0013676B" w:rsidP="003C4EEC">
            <w:pPr>
              <w:pStyle w:val="NormalWeb"/>
              <w:spacing w:before="0" w:beforeAutospacing="0" w:after="0" w:afterAutospacing="0" w:line="160" w:lineRule="atLeas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3C4EEC">
              <w:rPr>
                <w:b/>
                <w:spacing w:val="15"/>
              </w:rPr>
              <w:t>25)</w:t>
            </w:r>
            <w:r w:rsidRPr="003C4EEC"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  <w:p w:rsidR="0013676B" w:rsidRPr="003C4EEC" w:rsidRDefault="0013676B" w:rsidP="003C4EEC">
            <w:pPr>
              <w:pStyle w:val="NormalWeb"/>
              <w:spacing w:before="0" w:beforeAutospacing="0" w:after="0" w:afterAutospacing="0" w:line="160" w:lineRule="atLeas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3C4EEC">
              <w:rPr>
                <w:rFonts w:ascii="Arial" w:hAnsi="Arial" w:cs="Arial"/>
                <w:b/>
                <w:noProof/>
                <w:color w:val="333333"/>
                <w:sz w:val="20"/>
                <w:szCs w:val="20"/>
              </w:rPr>
              <w:pict>
                <v:shape id="_x0000_i1052" type="#_x0000_t75" style="width:226.5pt;height:165.75pt;visibility:visible">
                  <v:imagedata r:id="rId5" o:title="" gain="1.25" blacklevel="-3277f"/>
                </v:shape>
              </w:pict>
            </w:r>
          </w:p>
          <w:p w:rsidR="0013676B" w:rsidRPr="003C4EEC" w:rsidRDefault="0013676B" w:rsidP="003C4EEC">
            <w:pPr>
              <w:shd w:val="clear" w:color="auto" w:fill="FFFFFF"/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  <w:lang w:eastAsia="tr-TR"/>
              </w:rPr>
            </w:pPr>
          </w:p>
          <w:p w:rsidR="0013676B" w:rsidRPr="003C4EEC" w:rsidRDefault="0013676B" w:rsidP="003C4EEC">
            <w:pPr>
              <w:shd w:val="clear" w:color="auto" w:fill="FFFFFF"/>
              <w:spacing w:after="0" w:line="300" w:lineRule="atLeast"/>
              <w:rPr>
                <w:rFonts w:ascii="Arial" w:hAnsi="Arial" w:cs="Arial"/>
                <w:b/>
                <w:spacing w:val="15"/>
                <w:sz w:val="20"/>
                <w:szCs w:val="20"/>
                <w:lang w:eastAsia="tr-TR"/>
              </w:rPr>
            </w:pPr>
          </w:p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_x0000_s1103" type="#_x0000_t96" style="position:absolute;margin-left:231.35pt;margin-top:.65pt;width:17.25pt;height:14.25pt;z-index:251661824"/>
              </w:pict>
            </w:r>
            <w:r>
              <w:rPr>
                <w:noProof/>
                <w:lang w:eastAsia="tr-TR"/>
              </w:rPr>
              <w:pict>
                <v:shape id="_x0000_s1104" type="#_x0000_t96" style="position:absolute;margin-left:142.85pt;margin-top:.65pt;width:17.25pt;height:14.25pt;z-index:251660800"/>
              </w:pict>
            </w:r>
            <w:r w:rsidRPr="003C4EEC">
              <w:rPr>
                <w:rFonts w:ascii="Arial" w:hAnsi="Arial" w:cs="Arial"/>
                <w:sz w:val="20"/>
                <w:szCs w:val="20"/>
                <w:lang w:eastAsia="tr-TR"/>
              </w:rPr>
              <w:t xml:space="preserve"> BAŞARILAR…</w:t>
            </w:r>
          </w:p>
          <w:p w:rsidR="0013676B" w:rsidRPr="003C4EEC" w:rsidRDefault="0013676B" w:rsidP="003C4EE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3C4EEC">
              <w:rPr>
                <w:rFonts w:ascii="Arial" w:hAnsi="Arial" w:cs="Arial"/>
                <w:sz w:val="20"/>
                <w:szCs w:val="20"/>
                <w:lang w:eastAsia="tr-TR"/>
              </w:rPr>
              <w:t>Her soru 4 puandır.</w:t>
            </w:r>
          </w:p>
        </w:tc>
      </w:tr>
    </w:tbl>
    <w:p w:rsidR="0013676B" w:rsidRPr="0081684E" w:rsidRDefault="0013676B" w:rsidP="009A40CD">
      <w:pPr>
        <w:rPr>
          <w:b/>
        </w:rPr>
      </w:pPr>
    </w:p>
    <w:sectPr w:rsidR="0013676B" w:rsidRPr="0081684E" w:rsidSect="00574B01">
      <w:pgSz w:w="11906" w:h="16838"/>
      <w:pgMar w:top="284" w:right="424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001A0"/>
    <w:multiLevelType w:val="hybridMultilevel"/>
    <w:tmpl w:val="2610C042"/>
    <w:lvl w:ilvl="0" w:tplc="8F16A47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A38500B"/>
    <w:multiLevelType w:val="hybridMultilevel"/>
    <w:tmpl w:val="3B28DF6A"/>
    <w:lvl w:ilvl="0" w:tplc="3AF4131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F005850"/>
    <w:multiLevelType w:val="hybridMultilevel"/>
    <w:tmpl w:val="CCDEE924"/>
    <w:lvl w:ilvl="0" w:tplc="99C001F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3837287"/>
    <w:multiLevelType w:val="hybridMultilevel"/>
    <w:tmpl w:val="DF7E701A"/>
    <w:lvl w:ilvl="0" w:tplc="89888DA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A638D1"/>
    <w:multiLevelType w:val="hybridMultilevel"/>
    <w:tmpl w:val="2610C042"/>
    <w:lvl w:ilvl="0" w:tplc="8F16A47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9E17AB8"/>
    <w:multiLevelType w:val="hybridMultilevel"/>
    <w:tmpl w:val="1B38AED8"/>
    <w:lvl w:ilvl="0" w:tplc="7B7EFA5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684E"/>
    <w:rsid w:val="000260C7"/>
    <w:rsid w:val="00050214"/>
    <w:rsid w:val="00054CDD"/>
    <w:rsid w:val="00085CF9"/>
    <w:rsid w:val="000A6FA5"/>
    <w:rsid w:val="000B1066"/>
    <w:rsid w:val="000C218B"/>
    <w:rsid w:val="000C496F"/>
    <w:rsid w:val="000D17B7"/>
    <w:rsid w:val="0011371C"/>
    <w:rsid w:val="001268C7"/>
    <w:rsid w:val="0013676B"/>
    <w:rsid w:val="001415E9"/>
    <w:rsid w:val="00164D9B"/>
    <w:rsid w:val="00175C10"/>
    <w:rsid w:val="00176855"/>
    <w:rsid w:val="00194A72"/>
    <w:rsid w:val="001B6C6A"/>
    <w:rsid w:val="001C00EE"/>
    <w:rsid w:val="001C1518"/>
    <w:rsid w:val="001F7F0E"/>
    <w:rsid w:val="0021658D"/>
    <w:rsid w:val="002A4CDB"/>
    <w:rsid w:val="002C4385"/>
    <w:rsid w:val="003113A0"/>
    <w:rsid w:val="00352D0F"/>
    <w:rsid w:val="003A5D5F"/>
    <w:rsid w:val="003C0C92"/>
    <w:rsid w:val="003C4EEC"/>
    <w:rsid w:val="003F604E"/>
    <w:rsid w:val="004342CE"/>
    <w:rsid w:val="0045136A"/>
    <w:rsid w:val="00457EF8"/>
    <w:rsid w:val="004766C8"/>
    <w:rsid w:val="004A5554"/>
    <w:rsid w:val="004B2637"/>
    <w:rsid w:val="004C1E97"/>
    <w:rsid w:val="004F4103"/>
    <w:rsid w:val="0053660A"/>
    <w:rsid w:val="0054664A"/>
    <w:rsid w:val="00546BC1"/>
    <w:rsid w:val="00560152"/>
    <w:rsid w:val="00572D7E"/>
    <w:rsid w:val="00574B01"/>
    <w:rsid w:val="005930B7"/>
    <w:rsid w:val="005A313F"/>
    <w:rsid w:val="005A7DA6"/>
    <w:rsid w:val="005B7D16"/>
    <w:rsid w:val="00660B88"/>
    <w:rsid w:val="00686C6A"/>
    <w:rsid w:val="00691EB4"/>
    <w:rsid w:val="00692198"/>
    <w:rsid w:val="006B4C0F"/>
    <w:rsid w:val="006C0A67"/>
    <w:rsid w:val="006C1BF9"/>
    <w:rsid w:val="006D09BD"/>
    <w:rsid w:val="006D60DE"/>
    <w:rsid w:val="006E19BA"/>
    <w:rsid w:val="0070121F"/>
    <w:rsid w:val="0072067C"/>
    <w:rsid w:val="0072096E"/>
    <w:rsid w:val="007A7FCD"/>
    <w:rsid w:val="007B0433"/>
    <w:rsid w:val="007C7177"/>
    <w:rsid w:val="00803C95"/>
    <w:rsid w:val="0081684E"/>
    <w:rsid w:val="00826FC1"/>
    <w:rsid w:val="00870B2C"/>
    <w:rsid w:val="00873D41"/>
    <w:rsid w:val="008E20B8"/>
    <w:rsid w:val="00914A89"/>
    <w:rsid w:val="00925F75"/>
    <w:rsid w:val="00990551"/>
    <w:rsid w:val="009A40CD"/>
    <w:rsid w:val="009B61A5"/>
    <w:rsid w:val="009F15E5"/>
    <w:rsid w:val="00A2216E"/>
    <w:rsid w:val="00A329E6"/>
    <w:rsid w:val="00A34418"/>
    <w:rsid w:val="00A954D3"/>
    <w:rsid w:val="00A95700"/>
    <w:rsid w:val="00AC67D9"/>
    <w:rsid w:val="00AF2399"/>
    <w:rsid w:val="00B06160"/>
    <w:rsid w:val="00B61DB6"/>
    <w:rsid w:val="00B954C7"/>
    <w:rsid w:val="00BC370C"/>
    <w:rsid w:val="00C83B08"/>
    <w:rsid w:val="00C964D9"/>
    <w:rsid w:val="00D33669"/>
    <w:rsid w:val="00D33728"/>
    <w:rsid w:val="00D352FA"/>
    <w:rsid w:val="00D5378F"/>
    <w:rsid w:val="00D75D0C"/>
    <w:rsid w:val="00DD139A"/>
    <w:rsid w:val="00E655A6"/>
    <w:rsid w:val="00E95A27"/>
    <w:rsid w:val="00EC1252"/>
    <w:rsid w:val="00EC209B"/>
    <w:rsid w:val="00ED0034"/>
    <w:rsid w:val="00EE11D9"/>
    <w:rsid w:val="00F22648"/>
    <w:rsid w:val="00F25290"/>
    <w:rsid w:val="00F345B0"/>
    <w:rsid w:val="00F46E22"/>
    <w:rsid w:val="00F93A98"/>
    <w:rsid w:val="00F96B60"/>
    <w:rsid w:val="00FD6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70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1684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uiPriority w:val="99"/>
    <w:rsid w:val="0081684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8168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684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686C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Paragraph">
    <w:name w:val="List Paragraph"/>
    <w:basedOn w:val="Normal"/>
    <w:uiPriority w:val="99"/>
    <w:qFormat/>
    <w:rsid w:val="007C7177"/>
    <w:pPr>
      <w:ind w:left="720"/>
      <w:contextualSpacing/>
    </w:pPr>
  </w:style>
  <w:style w:type="paragraph" w:styleId="NoSpacing">
    <w:name w:val="No Spacing"/>
    <w:uiPriority w:val="99"/>
    <w:qFormat/>
    <w:rsid w:val="0072096E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oleObject" Target="embeddings/oleObject1.bin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http://www.fenokulu.net/sorubank?component=sinav_yonetimi&amp;command=getEncodetImage&amp;id=11163&amp;imgNo=0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openxmlformats.org/officeDocument/2006/relationships/oleObject" Target="embeddings/oleObject2.bin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7.png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http://www.fenokulu.net/sorubank?component=sinav_yonetimi&amp;command=getEncodetImage&amp;id=11163&amp;imgNo=0" TargetMode="External"/><Relationship Id="rId14" Type="http://schemas.openxmlformats.org/officeDocument/2006/relationships/image" Target="media/image9.jpe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68</TotalTime>
  <Pages>5</Pages>
  <Words>876</Words>
  <Characters>4998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fatih</cp:lastModifiedBy>
  <cp:revision>48</cp:revision>
  <dcterms:created xsi:type="dcterms:W3CDTF">2016-05-24T17:30:00Z</dcterms:created>
  <dcterms:modified xsi:type="dcterms:W3CDTF">2016-05-26T13:37:00Z</dcterms:modified>
</cp:coreProperties>
</file>